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C55" w:rsidRPr="00B346D1" w:rsidRDefault="00645C55" w:rsidP="00B346D1">
      <w:r w:rsidRPr="00B346D1">
        <w:t>1.</w:t>
      </w:r>
    </w:p>
    <w:p w:rsidR="00645C55" w:rsidRPr="00B346D1" w:rsidRDefault="00645C55" w:rsidP="00B346D1">
      <w:r w:rsidRPr="00B346D1">
        <w:t>Сиёсати бехатари чист?</w:t>
      </w:r>
    </w:p>
    <w:p w:rsidR="00645C55" w:rsidRPr="00B346D1" w:rsidRDefault="00645C55" w:rsidP="00B346D1">
      <w:r w:rsidRPr="00B346D1">
        <w:t>A) сиёсати бехатарӣ маҷмӯи тадбирҳои техникӣ, барномавӣ ва ташкилӣ буда, барои ҳифзу амнияти иттилоот дар шабакаҳои кампютерӣ равона карда шудааст;) ҳисоб намудани ҳамагуна иттилоот;) нигоҳ доштани барнома дар хотира;) барои пайваст шудан ба шабакаҳо;) интикол додани иттилоот дар шабакаҳо;</w:t>
      </w:r>
    </w:p>
    <w:p w:rsidR="00645C55" w:rsidRPr="00B346D1" w:rsidRDefault="00645C55" w:rsidP="00B346D1">
      <w:r w:rsidRPr="00B346D1">
        <w:t>2.</w:t>
      </w:r>
    </w:p>
    <w:p w:rsidR="00645C55" w:rsidRPr="00B346D1" w:rsidRDefault="00645C55" w:rsidP="00B346D1">
      <w:r w:rsidRPr="00B346D1">
        <w:t>Номгуи дурусти обектҳоро интихоб намоед?</w:t>
      </w:r>
    </w:p>
    <w:p w:rsidR="00645C55" w:rsidRPr="00B346D1" w:rsidRDefault="00645C55" w:rsidP="00B346D1">
      <w:r w:rsidRPr="00B346D1">
        <w:t>A) Ҷадвал, дархост ва макрос;) Дархост ва макрос;</w:t>
      </w:r>
    </w:p>
    <w:p w:rsidR="00645C55" w:rsidRPr="00B346D1" w:rsidRDefault="00645C55" w:rsidP="00B346D1">
      <w:r w:rsidRPr="00B346D1">
        <w:t>C) Ҷадвал, дархост, шакл, ҳ</w:t>
      </w:r>
      <w:bookmarkStart w:id="0" w:name="_GoBack"/>
      <w:bookmarkEnd w:id="0"/>
      <w:r w:rsidRPr="00B346D1">
        <w:t>исобот, саҳифа, макрос ва модул;</w:t>
      </w:r>
    </w:p>
    <w:p w:rsidR="00645C55" w:rsidRPr="00B346D1" w:rsidRDefault="00645C55" w:rsidP="00B346D1">
      <w:r w:rsidRPr="00B346D1">
        <w:t>D) Ҷадвал, дархост, шакл, ҳисобот ва саҳифа;) Ҷадвал, дархост, шакл, ҳисобот, саҳифа ва макрос;</w:t>
      </w:r>
    </w:p>
    <w:p w:rsidR="00645C55" w:rsidRPr="00B346D1" w:rsidRDefault="00645C55" w:rsidP="00B346D1">
      <w:r w:rsidRPr="00B346D1">
        <w:t>3.</w:t>
      </w:r>
    </w:p>
    <w:p w:rsidR="00645C55" w:rsidRPr="00B346D1" w:rsidRDefault="00645C55" w:rsidP="00B346D1">
      <w:r w:rsidRPr="00B346D1">
        <w:t>Типи обекти OLE барои. хизмат мекунад?</w:t>
      </w:r>
    </w:p>
    <w:p w:rsidR="00645C55" w:rsidRPr="00B346D1" w:rsidRDefault="00645C55" w:rsidP="00B346D1">
      <w:r w:rsidRPr="00B346D1">
        <w:t>A) Дохилкунии обектҳо аз дигар барномаҳо ҳамчун ба монанди расм, сурат, эълон, файли овози, таблитса ва ҳуҷҷатҳои электронии;) Гузоштани расм;) Гузоштани ҳуҷҷатҳои электронии;) Рамз;) Аз як сатр ба сатри дигар гузоштан;</w:t>
      </w:r>
    </w:p>
    <w:p w:rsidR="00645C55" w:rsidRPr="00B346D1" w:rsidRDefault="00645C55" w:rsidP="00B346D1">
      <w:r w:rsidRPr="00B346D1">
        <w:t>4.</w:t>
      </w:r>
    </w:p>
    <w:p w:rsidR="00645C55" w:rsidRPr="00B346D1" w:rsidRDefault="00645C55" w:rsidP="00B346D1">
      <w:r w:rsidRPr="00B346D1">
        <w:t>Чанд реҷаи идории инъикоси намоиш дар MS PowerPoint мавҷуд аст?</w:t>
      </w:r>
    </w:p>
    <w:p w:rsidR="00645C55" w:rsidRPr="00B346D1" w:rsidRDefault="00645C55" w:rsidP="00B346D1">
      <w:r w:rsidRPr="00B346D1">
        <w:t>A) 6;) 5;</w:t>
      </w:r>
    </w:p>
    <w:p w:rsidR="00645C55" w:rsidRPr="00B346D1" w:rsidRDefault="00645C55" w:rsidP="00B346D1">
      <w:r w:rsidRPr="00B346D1">
        <w:t>C) 4;) 2;) 1;</w:t>
      </w:r>
    </w:p>
    <w:p w:rsidR="00645C55" w:rsidRPr="00B346D1" w:rsidRDefault="00645C55" w:rsidP="00B346D1">
      <w:r w:rsidRPr="00B346D1">
        <w:t>5.</w:t>
      </w:r>
    </w:p>
    <w:p w:rsidR="00645C55" w:rsidRPr="00B346D1" w:rsidRDefault="00645C55" w:rsidP="00B346D1">
      <w:r w:rsidRPr="00B346D1">
        <w:t>Майдони матни дар худ. қабул карда метавонад?</w:t>
      </w:r>
    </w:p>
    <w:p w:rsidR="00645C55" w:rsidRPr="00B346D1" w:rsidRDefault="00645C55" w:rsidP="00B346D1">
      <w:r w:rsidRPr="00B346D1">
        <w:t>A) Рамзҳои махсус;) Ҳарфҳо;) Рақамҳо;</w:t>
      </w:r>
    </w:p>
    <w:p w:rsidR="00645C55" w:rsidRPr="00B346D1" w:rsidRDefault="00645C55" w:rsidP="00B346D1">
      <w:r w:rsidRPr="00B346D1">
        <w:t>D) Ҳарфу рақамҳо ва рамзҳои махсус;) Ҳарфу рақамҳо;</w:t>
      </w:r>
    </w:p>
    <w:p w:rsidR="00645C55" w:rsidRPr="00B346D1" w:rsidRDefault="00645C55" w:rsidP="00B346D1">
      <w:r w:rsidRPr="00B346D1">
        <w:t>6.</w:t>
      </w:r>
    </w:p>
    <w:p w:rsidR="00645C55" w:rsidRPr="00B346D1" w:rsidRDefault="00645C55" w:rsidP="00B346D1">
      <w:r w:rsidRPr="00B346D1">
        <w:t>Дар барномаи MS-Word чӣ тавр ҳолати буфери мубодиларо намоён кардан мумкин аст?</w:t>
      </w:r>
    </w:p>
    <w:p w:rsidR="00645C55" w:rsidRPr="00B346D1" w:rsidRDefault="00645C55" w:rsidP="00B346D1">
      <w:r w:rsidRPr="00B346D1">
        <w:t>A) Вид – Буфер обмена Office;</w:t>
      </w:r>
    </w:p>
    <w:p w:rsidR="00645C55" w:rsidRPr="00B346D1" w:rsidRDefault="00645C55" w:rsidP="00B346D1">
      <w:r w:rsidRPr="00B346D1">
        <w:t>B) Вставка - Буфер обмена Office;</w:t>
      </w:r>
    </w:p>
    <w:p w:rsidR="00645C55" w:rsidRPr="00B346D1" w:rsidRDefault="00645C55" w:rsidP="00B346D1">
      <w:r w:rsidRPr="00B346D1">
        <w:t>C) Главная - Буфер обмена Office;) Макет – Вставить - Буфер обмена Office;) Правка - Буфер обмена Office;</w:t>
      </w:r>
    </w:p>
    <w:p w:rsidR="00645C55" w:rsidRPr="00B346D1" w:rsidRDefault="00645C55" w:rsidP="00B346D1">
      <w:r w:rsidRPr="00B346D1">
        <w:t>7.</w:t>
      </w:r>
    </w:p>
    <w:p w:rsidR="00645C55" w:rsidRPr="00B346D1" w:rsidRDefault="00645C55" w:rsidP="00B346D1">
      <w:r w:rsidRPr="00B346D1">
        <w:t>Тугмачаи F5 дар барномаи Power Point барои чи хизмат мерасонад?</w:t>
      </w:r>
    </w:p>
    <w:p w:rsidR="00645C55" w:rsidRPr="00B346D1" w:rsidRDefault="00645C55" w:rsidP="00B346D1">
      <w:r w:rsidRPr="00B346D1">
        <w:t>A) ҷобаҷогузории слайдҳо;</w:t>
      </w:r>
    </w:p>
    <w:p w:rsidR="00645C55" w:rsidRPr="00B346D1" w:rsidRDefault="00645C55" w:rsidP="00B346D1">
      <w:r w:rsidRPr="00B346D1">
        <w:t>B) намоиши слайдҳо;) иловакунии слайдҳо;) кушодани слайдҳо;) фиристодани слайдҳо;</w:t>
      </w:r>
    </w:p>
    <w:p w:rsidR="00645C55" w:rsidRPr="00B346D1" w:rsidRDefault="00645C55" w:rsidP="00B346D1">
      <w:r w:rsidRPr="00B346D1">
        <w:t>8.</w:t>
      </w:r>
    </w:p>
    <w:p w:rsidR="00645C55" w:rsidRPr="00B346D1" w:rsidRDefault="00645C55" w:rsidP="00B346D1">
      <w:r w:rsidRPr="00B346D1">
        <w:t>Додаҳо дар обекти. сабт мешавад?</w:t>
      </w:r>
    </w:p>
    <w:p w:rsidR="00645C55" w:rsidRPr="00B346D1" w:rsidRDefault="00645C55" w:rsidP="00B346D1">
      <w:r w:rsidRPr="00B346D1">
        <w:t>A) форма;</w:t>
      </w:r>
    </w:p>
    <w:p w:rsidR="00645C55" w:rsidRPr="00B346D1" w:rsidRDefault="00645C55" w:rsidP="00B346D1">
      <w:r w:rsidRPr="00B346D1">
        <w:t>B) ҷадвал;) дархост;) саҳифа;) дар макрос;</w:t>
      </w:r>
    </w:p>
    <w:p w:rsidR="00645C55" w:rsidRPr="00B346D1" w:rsidRDefault="00645C55" w:rsidP="00B346D1">
      <w:r w:rsidRPr="00B346D1">
        <w:t>9.</w:t>
      </w:r>
    </w:p>
    <w:p w:rsidR="00645C55" w:rsidRPr="00B346D1" w:rsidRDefault="00645C55" w:rsidP="00B346D1">
      <w:r w:rsidRPr="00B346D1">
        <w:t>Барои сохтани презентацияи нав кадом амалро иҷро бояд кард?</w:t>
      </w:r>
    </w:p>
    <w:p w:rsidR="00645C55" w:rsidRPr="00B346D1" w:rsidRDefault="00645C55" w:rsidP="00B346D1">
      <w:r w:rsidRPr="00B346D1">
        <w:t>A) ба варақаи файл дохил шуда тугмачаи закрытро пахш мекунем;) ба варақаи файл дохил шуда тугмачаи кушоданро интихоб намекнем;</w:t>
      </w:r>
    </w:p>
    <w:p w:rsidR="00645C55" w:rsidRPr="00B346D1" w:rsidRDefault="00645C55" w:rsidP="00B346D1">
      <w:r w:rsidRPr="00B346D1">
        <w:t>C) ба варақаи главная дохил шуда тугмачаи «создать слайд»-ро пахш мекунем;) ба варақаи файл дохил шуда тугмачаи «создать»-ро интихоб мекунем;) ба варақаи главная дохил шуда тугмачаи «вставить»-ро бекор мекунем;</w:t>
      </w:r>
    </w:p>
    <w:p w:rsidR="00645C55" w:rsidRPr="00B346D1" w:rsidRDefault="00645C55" w:rsidP="00B346D1">
      <w:r w:rsidRPr="00B346D1">
        <w:t>10.</w:t>
      </w:r>
    </w:p>
    <w:p w:rsidR="00645C55" w:rsidRPr="00B346D1" w:rsidRDefault="00645C55" w:rsidP="00B346D1">
      <w:r w:rsidRPr="00B346D1">
        <w:t>Ҷадвалро аз. нест мекунанд?</w:t>
      </w:r>
    </w:p>
    <w:p w:rsidR="00645C55" w:rsidRPr="00B346D1" w:rsidRDefault="00645C55" w:rsidP="00B346D1">
      <w:r w:rsidRPr="00B346D1">
        <w:t>A) пахши тугмаи несткуни;) аз менюи правка-несткуни;) аз менюи файл;) аз панели асбобҳо;) аз панели форматирони;</w:t>
      </w:r>
    </w:p>
    <w:p w:rsidR="00645C55" w:rsidRPr="00B346D1" w:rsidRDefault="00645C55" w:rsidP="00B346D1">
      <w:r w:rsidRPr="00B346D1">
        <w:t>11.</w:t>
      </w:r>
    </w:p>
    <w:p w:rsidR="00645C55" w:rsidRPr="00B346D1" w:rsidRDefault="00645C55" w:rsidP="00B346D1">
      <w:r w:rsidRPr="00B346D1">
        <w:t>Дархостҳо барои. хизмат мекунанд?</w:t>
      </w:r>
    </w:p>
    <w:p w:rsidR="00645C55" w:rsidRPr="00B346D1" w:rsidRDefault="00645C55" w:rsidP="00B346D1">
      <w:r w:rsidRPr="00B346D1">
        <w:t>A) ҷустуҷӯ намудани иттилооти бо шартҳои муайян қаноаткунанда пешбинӣ шудаанд;) иҷрои кор аст;) нигоҳдории иттилоот;) нигоҳдори, коркард ва захиракунии иттилоот;) коркард ва захиракунии иттилоот;</w:t>
      </w:r>
    </w:p>
    <w:p w:rsidR="00645C55" w:rsidRPr="00B346D1" w:rsidRDefault="00645C55" w:rsidP="00B346D1">
      <w:r w:rsidRPr="00B346D1">
        <w:t>12.</w:t>
      </w:r>
    </w:p>
    <w:p w:rsidR="00645C55" w:rsidRPr="00B346D1" w:rsidRDefault="00645C55" w:rsidP="00B346D1">
      <w:r w:rsidRPr="00B346D1">
        <w:t>Пасванди барномаи Outlook чи гунна аст?</w:t>
      </w:r>
    </w:p>
    <w:p w:rsidR="00645C55" w:rsidRPr="00B346D1" w:rsidRDefault="00645C55" w:rsidP="00B346D1">
      <w:r w:rsidRPr="00B346D1">
        <w:t>A) exe;) doc;</w:t>
      </w:r>
    </w:p>
    <w:p w:rsidR="00645C55" w:rsidRPr="00B346D1" w:rsidRDefault="00645C55" w:rsidP="00B346D1">
      <w:r w:rsidRPr="00B346D1">
        <w:t>C) pst;) txt;) mp3;</w:t>
      </w:r>
    </w:p>
    <w:p w:rsidR="00645C55" w:rsidRPr="00B346D1" w:rsidRDefault="00645C55" w:rsidP="00B346D1">
      <w:r w:rsidRPr="00B346D1">
        <w:t>13.</w:t>
      </w:r>
    </w:p>
    <w:p w:rsidR="00645C55" w:rsidRPr="00B346D1" w:rsidRDefault="00645C55" w:rsidP="00B346D1">
      <w:r w:rsidRPr="00B346D1">
        <w:t>Тугмаҳои идории реҷаи инъикоси намоиш дар MS PowerPoint?</w:t>
      </w:r>
    </w:p>
    <w:p w:rsidR="00645C55" w:rsidRPr="00B346D1" w:rsidRDefault="00645C55" w:rsidP="00B346D1">
      <w:r w:rsidRPr="00B346D1">
        <w:t>A) Реҷаи маъмул, реҷаи ба навъҳо ҷудокунии слайдҳо, реҷаи хониш, реҷаи намоиши слайдҳо;) Реҷаи нав, реҷаи куҳна, реҷаи муқарари, реҷаи саҳифа;</w:t>
      </w:r>
    </w:p>
    <w:p w:rsidR="00645C55" w:rsidRPr="00B346D1" w:rsidRDefault="00645C55" w:rsidP="00B346D1">
      <w:r w:rsidRPr="00B346D1">
        <w:t>C) Реҷаи ғункуни, реҷаи васеъкуни;) Реҷаи пушидан, реҷаи муккарари;) Реҷаи стандартӣ;</w:t>
      </w:r>
    </w:p>
    <w:p w:rsidR="00645C55" w:rsidRPr="00B346D1" w:rsidRDefault="00645C55" w:rsidP="00B346D1">
      <w:r w:rsidRPr="00B346D1">
        <w:t>14.</w:t>
      </w:r>
    </w:p>
    <w:p w:rsidR="00645C55" w:rsidRPr="00B346D1" w:rsidRDefault="00645C55" w:rsidP="00B346D1">
      <w:r w:rsidRPr="00B346D1">
        <w:t>Типи майдони OLE чӣ функсия дорад?</w:t>
      </w:r>
    </w:p>
    <w:p w:rsidR="00645C55" w:rsidRPr="00B346D1" w:rsidRDefault="00645C55" w:rsidP="00B346D1">
      <w:r w:rsidRPr="00B346D1">
        <w:t>A) намуди махсуси маълумотҳо, ки барои нигоҳ доштани объектҳо, масалан, объектҳои мултимедиа пешбинӣ шудаанд;) чунин объектҳо бо роҳи алоқамандӣ ё насбшавӣ ба майдон гузошта мешаванд;) барои нигоҳ доштани объектҳо лозиманд;) намуди махсуси маълумотҳоро дорад;) бо роҳи насбшавӣ ба майдон гузошта мешаванд;</w:t>
      </w:r>
    </w:p>
    <w:p w:rsidR="00645C55" w:rsidRPr="00B346D1" w:rsidRDefault="00645C55" w:rsidP="00B346D1">
      <w:r w:rsidRPr="00B346D1">
        <w:t>15.</w:t>
      </w:r>
    </w:p>
    <w:p w:rsidR="00645C55" w:rsidRPr="00B346D1" w:rsidRDefault="00645C55" w:rsidP="00B346D1">
      <w:r w:rsidRPr="00B346D1">
        <w:t>Тайиноти тугмачаҳои Shift+F10дар равзанаи Excel 2016?</w:t>
      </w:r>
    </w:p>
    <w:p w:rsidR="00645C55" w:rsidRPr="00B346D1" w:rsidRDefault="00645C55" w:rsidP="00B346D1">
      <w:r w:rsidRPr="00B346D1">
        <w:t>A) вазифаи тугмачаи тарафи рости мушро иҷро мекунад;</w:t>
      </w:r>
    </w:p>
    <w:p w:rsidR="00645C55" w:rsidRPr="00B346D1" w:rsidRDefault="00645C55" w:rsidP="00B346D1">
      <w:r w:rsidRPr="00B346D1">
        <w:t>B) вазифаи клавиатураро иҷро мекунад;) тугмаи чапи мушро иҷро мекунад;) вазифаи кофтуков-ро иҷро мекунад;) вазифаи ғункунии равзанаҳоро иҷро мекунад;</w:t>
      </w:r>
    </w:p>
    <w:p w:rsidR="00645C55" w:rsidRPr="00B346D1" w:rsidRDefault="00645C55" w:rsidP="00B346D1">
      <w:r w:rsidRPr="00B346D1">
        <w:t>16.</w:t>
      </w:r>
    </w:p>
    <w:p w:rsidR="00645C55" w:rsidRPr="00B346D1" w:rsidRDefault="00645C55" w:rsidP="00B346D1">
      <w:r w:rsidRPr="00B346D1">
        <w:t>Таҳриргарҳои матнӣ чист?</w:t>
      </w:r>
    </w:p>
    <w:p w:rsidR="00645C55" w:rsidRPr="00B346D1" w:rsidRDefault="00645C55" w:rsidP="00B346D1">
      <w:r w:rsidRPr="00B346D1">
        <w:t>A) Барномаҳое, ки барои сохтан, таҳрир намудан ва қолаббандии ҳуҷҷатҳои матнӣ пешбини шудааст, таҳриргарҳои матнӣ ном доранд;) Барномаҳое, ки барои сохтани ҳуҷҷатҳои матнӣ пешбини шудааст, таҳриргарҳои матнӣ ном доранд;) Барномаҳое, ки барои таҳрир намудани ҳуҷҷатҳои матнӣ пешбини шудааст, таҳриргарҳои матнӣ ном доранд;) Барномаҳое, ки барои қолаббандии ҳуҷҷатҳои матнӣ пешбини шудааст, таҳриргарҳои матнӣ ном доранд;) Барномаҳое, ки барои сохтан, таҳрир намудан ва ҳуҷҷатҳои матнӣ пешбини шудааст, таҳриргарҳои матнӣ ном доранд;</w:t>
      </w:r>
    </w:p>
    <w:p w:rsidR="00645C55" w:rsidRPr="00B346D1" w:rsidRDefault="00645C55" w:rsidP="00B346D1">
      <w:r w:rsidRPr="00B346D1">
        <w:t>17.</w:t>
      </w:r>
    </w:p>
    <w:p w:rsidR="00645C55" w:rsidRPr="00B346D1" w:rsidRDefault="00645C55" w:rsidP="00B346D1">
      <w:r w:rsidRPr="00B346D1">
        <w:t>Сатрҳои менюи Microsoft Word 2016 кадомҳоянд?</w:t>
      </w:r>
    </w:p>
    <w:p w:rsidR="00645C55" w:rsidRPr="00B346D1" w:rsidRDefault="00645C55" w:rsidP="00B346D1">
      <w:r w:rsidRPr="00B346D1">
        <w:t>A) Правка, Вид, Вставка, Формат, Таблитса, Окно, Справка;</w:t>
      </w:r>
    </w:p>
    <w:p w:rsidR="00645C55" w:rsidRPr="00B346D1" w:rsidRDefault="00645C55" w:rsidP="00B346D1">
      <w:r w:rsidRPr="00B346D1">
        <w:t>B) Файл, Главная, Вставка, Дизайн, Макет, Сылка, Рассылки, Рецензирование, Вид ABBYY FineReader 12;) Файл, Главная, Вставка, Дизайн, Макет, Сылка, Рассылки, Рецензирование, Вид;) Файл, Правка, Вид, Вставка, Формат, Сервис, Данные, Таблитса, Окно, Справка;</w:t>
      </w:r>
    </w:p>
    <w:p w:rsidR="00645C55" w:rsidRPr="00B346D1" w:rsidRDefault="00645C55" w:rsidP="00B346D1">
      <w:r w:rsidRPr="00B346D1">
        <w:t xml:space="preserve">E) Файл, Главная, Вставк, Сылка, Рассылки, Рецензирование, ABBYY FineReader 12; </w:t>
      </w:r>
    </w:p>
    <w:p w:rsidR="00645C55" w:rsidRPr="00B346D1" w:rsidRDefault="00645C55" w:rsidP="00B346D1">
      <w:r w:rsidRPr="00B346D1">
        <w:t>18.</w:t>
      </w:r>
    </w:p>
    <w:p w:rsidR="00645C55" w:rsidRPr="00B346D1" w:rsidRDefault="00645C55" w:rsidP="00B346D1">
      <w:r w:rsidRPr="00B346D1">
        <w:t>Чанд намуди усулҳои ҳифзи иттилоот мавҷуд аст?</w:t>
      </w:r>
    </w:p>
    <w:p w:rsidR="00645C55" w:rsidRPr="00B346D1" w:rsidRDefault="00645C55" w:rsidP="00B346D1">
      <w:r w:rsidRPr="00B346D1">
        <w:t>A) 4;) 5;) 6;) 7;) 8;</w:t>
      </w:r>
    </w:p>
    <w:p w:rsidR="00645C55" w:rsidRPr="00B346D1" w:rsidRDefault="00645C55" w:rsidP="00B346D1">
      <w:r w:rsidRPr="00B346D1">
        <w:t>19.</w:t>
      </w:r>
    </w:p>
    <w:p w:rsidR="00645C55" w:rsidRPr="00B346D1" w:rsidRDefault="00645C55" w:rsidP="00B346D1">
      <w:r w:rsidRPr="00B346D1">
        <w:t>Фармонихои SmartArt, диаграмма, фигуры ва рисунок дар барномаи Word - 2016 дар кадом меню ҷойгиранд?</w:t>
      </w:r>
    </w:p>
    <w:p w:rsidR="00645C55" w:rsidRPr="00B346D1" w:rsidRDefault="00645C55" w:rsidP="00B346D1">
      <w:r w:rsidRPr="00B346D1">
        <w:t>A) Дизайн;) Рецензирование;) Главная;</w:t>
      </w:r>
    </w:p>
    <w:p w:rsidR="00645C55" w:rsidRPr="00B346D1" w:rsidRDefault="00645C55" w:rsidP="00B346D1">
      <w:r w:rsidRPr="00B346D1">
        <w:t>D) Вставка;) Рассылки;</w:t>
      </w:r>
    </w:p>
    <w:p w:rsidR="00645C55" w:rsidRPr="00B346D1" w:rsidRDefault="00645C55" w:rsidP="00B346D1">
      <w:r w:rsidRPr="00B346D1">
        <w:t>20.</w:t>
      </w:r>
    </w:p>
    <w:p w:rsidR="00645C55" w:rsidRPr="00B346D1" w:rsidRDefault="00645C55" w:rsidP="00B346D1">
      <w:r w:rsidRPr="00B346D1">
        <w:t>Кадоме аз ин барномаҳо ба барномаи хизматии Windows дохил мешавад?</w:t>
      </w:r>
    </w:p>
    <w:p w:rsidR="00645C55" w:rsidRPr="00B346D1" w:rsidRDefault="00645C55" w:rsidP="00B346D1">
      <w:r w:rsidRPr="00B346D1">
        <w:t>A) дефрагментасия диск;) windows XP;) ms Word;) word;) ms Excel;</w:t>
      </w:r>
    </w:p>
    <w:p w:rsidR="00645C55" w:rsidRPr="00B346D1" w:rsidRDefault="00645C55" w:rsidP="00B346D1">
      <w:r w:rsidRPr="00B346D1">
        <w:t>21.</w:t>
      </w:r>
    </w:p>
    <w:p w:rsidR="00645C55" w:rsidRPr="00B346D1" w:rsidRDefault="00645C55" w:rsidP="00B346D1">
      <w:r w:rsidRPr="00B346D1">
        <w:t>Кадоме аз ин барномаҳо ба барномаи стандартӣ Windows дохил мешавад?</w:t>
      </w:r>
    </w:p>
    <w:p w:rsidR="00645C55" w:rsidRPr="00B346D1" w:rsidRDefault="00645C55" w:rsidP="00B346D1">
      <w:r w:rsidRPr="00B346D1">
        <w:t>A) блокнот;) windows XP;) ms Word;) word;) ms Excel;</w:t>
      </w:r>
    </w:p>
    <w:p w:rsidR="00645C55" w:rsidRPr="00B346D1" w:rsidRDefault="00645C55" w:rsidP="00B346D1">
      <w:r w:rsidRPr="00B346D1">
        <w:t>22.</w:t>
      </w:r>
    </w:p>
    <w:p w:rsidR="00645C55" w:rsidRPr="00B346D1" w:rsidRDefault="00645C55" w:rsidP="00B346D1">
      <w:r w:rsidRPr="00B346D1">
        <w:t>Навишти зерини А1:F1 дар барномаи Excel чиро ифода мекунад?</w:t>
      </w:r>
    </w:p>
    <w:p w:rsidR="00645C55" w:rsidRPr="00B346D1" w:rsidRDefault="00645C55" w:rsidP="00B346D1">
      <w:r w:rsidRPr="00B346D1">
        <w:t>A) диапазони сатриро;) ҳеҷ чизро;) диапазони сутуниро;) диапазони росткунҷавиро;) ҷадвалро;</w:t>
      </w:r>
    </w:p>
    <w:p w:rsidR="00645C55" w:rsidRPr="00B346D1" w:rsidRDefault="00645C55" w:rsidP="00B346D1">
      <w:r w:rsidRPr="00B346D1">
        <w:t>23.</w:t>
      </w:r>
    </w:p>
    <w:p w:rsidR="00645C55" w:rsidRPr="00B346D1" w:rsidRDefault="00645C55" w:rsidP="00B346D1">
      <w:r w:rsidRPr="00B346D1">
        <w:t>Навишти зерини А1:А12 дар барномаи Excel чиро ифода мекунад?</w:t>
      </w:r>
    </w:p>
    <w:p w:rsidR="00645C55" w:rsidRPr="00B346D1" w:rsidRDefault="00645C55" w:rsidP="00B346D1">
      <w:r w:rsidRPr="00B346D1">
        <w:t>A) диапазони сутуниро;) диапазони сатриро;) ҳеҷ чизро;) диапазони росткунҷавиро;) ҷадвалро;</w:t>
      </w:r>
    </w:p>
    <w:p w:rsidR="00645C55" w:rsidRPr="00B346D1" w:rsidRDefault="00645C55" w:rsidP="00B346D1">
      <w:r w:rsidRPr="00B346D1">
        <w:t>24.</w:t>
      </w:r>
    </w:p>
    <w:p w:rsidR="00645C55" w:rsidRPr="00B346D1" w:rsidRDefault="00645C55" w:rsidP="00B346D1">
      <w:r w:rsidRPr="00B346D1">
        <w:t>Навишти зерини А1:В5 дар барномаи Excel чиро ифода мекунад?</w:t>
      </w:r>
    </w:p>
    <w:p w:rsidR="00645C55" w:rsidRPr="00B346D1" w:rsidRDefault="00645C55" w:rsidP="00B346D1">
      <w:r w:rsidRPr="00B346D1">
        <w:t>A) диапазони росткунҷавиро;) диапазони сатриро;) диапазони сутуниро;) ҳеҷ чизро;) ҷадвалро;</w:t>
      </w:r>
    </w:p>
    <w:p w:rsidR="00645C55" w:rsidRPr="00B346D1" w:rsidRDefault="00645C55" w:rsidP="00B346D1">
      <w:r w:rsidRPr="00B346D1">
        <w:t>25.</w:t>
      </w:r>
    </w:p>
    <w:p w:rsidR="00645C55" w:rsidRPr="00B346D1" w:rsidRDefault="00645C55" w:rsidP="00B346D1">
      <w:r w:rsidRPr="00B346D1">
        <w:t>Аломати дараҷа дар барномаи Excel бо чи ишора шудааст?</w:t>
      </w:r>
    </w:p>
    <w:p w:rsidR="00645C55" w:rsidRPr="00B346D1" w:rsidRDefault="00645C55" w:rsidP="00B346D1">
      <w:pPr>
        <w:rPr>
          <w:lang w:val="en-US"/>
        </w:rPr>
      </w:pPr>
      <w:r w:rsidRPr="00B346D1">
        <w:rPr>
          <w:lang w:val="en-US"/>
        </w:rPr>
        <w:t xml:space="preserve">A) ^;) </w:t>
      </w:r>
      <w:r w:rsidRPr="00B346D1">
        <w:t>корень</w:t>
      </w:r>
      <w:r w:rsidRPr="00B346D1">
        <w:rPr>
          <w:lang w:val="en-US"/>
        </w:rPr>
        <w:t>;) sqrt;) sqr;) sgr;</w:t>
      </w:r>
    </w:p>
    <w:p w:rsidR="00645C55" w:rsidRPr="00B346D1" w:rsidRDefault="00645C55" w:rsidP="00B346D1">
      <w:r w:rsidRPr="00B346D1">
        <w:t>26.</w:t>
      </w:r>
    </w:p>
    <w:p w:rsidR="00645C55" w:rsidRPr="00B346D1" w:rsidRDefault="00645C55" w:rsidP="00B346D1">
      <w:r w:rsidRPr="00B346D1">
        <w:t>ех дар барномаи Excel чи гуна шавишта мешавад?</w:t>
      </w:r>
    </w:p>
    <w:p w:rsidR="00645C55" w:rsidRPr="00B346D1" w:rsidRDefault="00645C55" w:rsidP="00B346D1">
      <w:pPr>
        <w:rPr>
          <w:lang w:val="en-US"/>
        </w:rPr>
      </w:pPr>
      <w:r w:rsidRPr="00B346D1">
        <w:rPr>
          <w:lang w:val="en-US"/>
        </w:rPr>
        <w:t xml:space="preserve">A) </w:t>
      </w:r>
      <w:r w:rsidRPr="00B346D1">
        <w:t>ехр</w:t>
      </w:r>
      <w:r w:rsidRPr="00B346D1">
        <w:rPr>
          <w:lang w:val="en-US"/>
        </w:rPr>
        <w:t xml:space="preserve">(A1);) </w:t>
      </w:r>
      <w:r w:rsidRPr="00B346D1">
        <w:t>корень</w:t>
      </w:r>
      <w:r w:rsidRPr="00B346D1">
        <w:rPr>
          <w:lang w:val="en-US"/>
        </w:rPr>
        <w:t>;) sqrt;) sqr;) sgr;</w:t>
      </w:r>
    </w:p>
    <w:p w:rsidR="00645C55" w:rsidRPr="00B346D1" w:rsidRDefault="00645C55" w:rsidP="00B346D1">
      <w:r w:rsidRPr="00B346D1">
        <w:t>27.</w:t>
      </w:r>
    </w:p>
    <w:p w:rsidR="00645C55" w:rsidRPr="00B346D1" w:rsidRDefault="00645C55" w:rsidP="00B346D1">
      <w:r w:rsidRPr="00B346D1">
        <w:fldChar w:fldCharType="begin"/>
      </w:r>
      <w:r w:rsidRPr="00B346D1">
        <w:instrText xml:space="preserve"> QUOTE </w:instrTex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4.4pt;height:53.4pt;visibility:visible">
            <v:imagedata r:id="rId4" o:title="" chromakey="white"/>
          </v:shape>
        </w:pict>
      </w:r>
      <w:r w:rsidRPr="00B346D1">
        <w:instrText xml:space="preserve"> </w:instrText>
      </w:r>
      <w:r w:rsidRPr="00B346D1">
        <w:fldChar w:fldCharType="separate"/>
      </w:r>
      <w:r w:rsidRPr="00B346D1">
        <w:object w:dxaOrig="260" w:dyaOrig="400">
          <v:shape id="_x0000_i1026" type="#_x0000_t75" style="width:12pt;height:20.4pt" o:ole="">
            <v:imagedata r:id="rId5" o:title=""/>
          </v:shape>
          <o:OLEObject Type="Embed" ProgID="Equation.3" ShapeID="_x0000_i1026" DrawAspect="Content" ObjectID="_1839653835" r:id="rId6"/>
        </w:object>
      </w:r>
      <w:r w:rsidRPr="00B346D1">
        <w:fldChar w:fldCharType="end"/>
      </w:r>
      <w:r w:rsidRPr="00B346D1">
        <w:t xml:space="preserve"> дар барномаи Excel чи гуна шавишта мешавад?</w:t>
      </w:r>
    </w:p>
    <w:p w:rsidR="00645C55" w:rsidRPr="00B346D1" w:rsidRDefault="00645C55" w:rsidP="00B346D1">
      <w:r w:rsidRPr="00B346D1">
        <w:t>A) abs(A1);</w:t>
      </w:r>
    </w:p>
    <w:p w:rsidR="00645C55" w:rsidRPr="00B346D1" w:rsidRDefault="00645C55" w:rsidP="00B346D1">
      <w:r w:rsidRPr="00B346D1">
        <w:t>B) ехр(B1);</w:t>
      </w:r>
    </w:p>
    <w:p w:rsidR="00645C55" w:rsidRPr="00B346D1" w:rsidRDefault="00645C55" w:rsidP="00B346D1">
      <w:r w:rsidRPr="00B346D1">
        <w:t>C) sqrt;) корень;) sgr;</w:t>
      </w:r>
    </w:p>
    <w:p w:rsidR="00645C55" w:rsidRPr="00B346D1" w:rsidRDefault="00645C55" w:rsidP="00B346D1">
      <w:r w:rsidRPr="00B346D1">
        <w:t>28.</w:t>
      </w:r>
    </w:p>
    <w:p w:rsidR="00645C55" w:rsidRPr="00B346D1" w:rsidRDefault="00645C55" w:rsidP="00B346D1">
      <w:r w:rsidRPr="00B346D1">
        <w:t>Кадоме аз ин барномаҳо системави мебошанд?</w:t>
      </w:r>
    </w:p>
    <w:p w:rsidR="00645C55" w:rsidRPr="00B346D1" w:rsidRDefault="00645C55" w:rsidP="00B346D1">
      <w:r w:rsidRPr="00B346D1">
        <w:t>A) Windows;) Word;) Norton Commander;) Касперский;) Данилов;</w:t>
      </w:r>
    </w:p>
    <w:p w:rsidR="00645C55" w:rsidRPr="00B346D1" w:rsidRDefault="00645C55" w:rsidP="00B346D1">
      <w:r w:rsidRPr="00B346D1">
        <w:t>29.</w:t>
      </w:r>
    </w:p>
    <w:p w:rsidR="00645C55" w:rsidRPr="00B346D1" w:rsidRDefault="00645C55" w:rsidP="00B346D1">
      <w:r w:rsidRPr="00B346D1">
        <w:t>Чанд марҳалаҳои асосии таҳия ва сохтани пойгоҳи додаҳо мавҷуд аст?</w:t>
      </w:r>
    </w:p>
    <w:p w:rsidR="00645C55" w:rsidRPr="00B346D1" w:rsidRDefault="00645C55" w:rsidP="00B346D1">
      <w:r w:rsidRPr="00B346D1">
        <w:t>A) 4;) 2;) 5;) 6;) 10;</w:t>
      </w:r>
    </w:p>
    <w:p w:rsidR="00645C55" w:rsidRPr="00B346D1" w:rsidRDefault="00645C55" w:rsidP="00B346D1">
      <w:r w:rsidRPr="00B346D1">
        <w:t>30.</w:t>
      </w:r>
    </w:p>
    <w:p w:rsidR="00645C55" w:rsidRPr="00B346D1" w:rsidRDefault="00645C55" w:rsidP="00B346D1">
      <w:r w:rsidRPr="00B346D1">
        <w:t>Кадом амалиётро ҳангоми кори компютер иҷро намудан мумкин нест?</w:t>
      </w:r>
    </w:p>
    <w:p w:rsidR="00645C55" w:rsidRPr="00B346D1" w:rsidRDefault="00645C55" w:rsidP="00B346D1">
      <w:r w:rsidRPr="00B346D1">
        <w:t>A) Гузоштани дискет ба дискдон ва гирифтани он;</w:t>
      </w:r>
    </w:p>
    <w:p w:rsidR="00645C55" w:rsidRPr="00B346D1" w:rsidRDefault="00645C55" w:rsidP="00B346D1">
      <w:r w:rsidRPr="00B346D1">
        <w:t>B) Формат кардани диски системавӣ;) Бо пахши тугмаи ReSeT аз нав бакордарории компютер;) Бо пахши тугмаҳои CTRL-ALT-Del аз нав бакордарории компютер;) Бо пахши тугмаи Power аз нав бакордарории компютер;</w:t>
      </w:r>
    </w:p>
    <w:p w:rsidR="00645C55" w:rsidRPr="00B346D1" w:rsidRDefault="00645C55" w:rsidP="00B346D1">
      <w:r w:rsidRPr="00B346D1">
        <w:t>31.</w:t>
      </w:r>
    </w:p>
    <w:p w:rsidR="00645C55" w:rsidRPr="00B346D1" w:rsidRDefault="00645C55" w:rsidP="00B346D1">
      <w:r w:rsidRPr="00B346D1">
        <w:t>Марҳалаҳои асосии таҳия ва сохтани пойгоҳи додаҳо кадомҳоянд?</w:t>
      </w:r>
    </w:p>
    <w:p w:rsidR="00645C55" w:rsidRPr="00B346D1" w:rsidRDefault="00645C55" w:rsidP="00B346D1">
      <w:r w:rsidRPr="00B346D1">
        <w:t>A) Шаклҳои экрани;) Шаклҳои экрани, дархостҳо, ҳисобот, ҳифзи пойгоҳи додаҳо;) Ҳифзи пойгоҳи додаҳо;</w:t>
      </w:r>
    </w:p>
    <w:p w:rsidR="00645C55" w:rsidRPr="00B346D1" w:rsidRDefault="00645C55" w:rsidP="00B346D1">
      <w:r w:rsidRPr="00B346D1">
        <w:t>D) Гузориши масъала, Балоиҳагирии пойгоҳи додаҳо, Сохтани пойгоҳи додаҳо дар СИПД, Идоракунии пойгоҳи додаҳо дар СИПД;) Дархостҳо, ҳисобот;</w:t>
      </w:r>
    </w:p>
    <w:p w:rsidR="00645C55" w:rsidRPr="00B346D1" w:rsidRDefault="00645C55" w:rsidP="00B346D1">
      <w:r w:rsidRPr="00B346D1">
        <w:t>32.</w:t>
      </w:r>
    </w:p>
    <w:p w:rsidR="00645C55" w:rsidRPr="00B346D1" w:rsidRDefault="00645C55" w:rsidP="00B346D1">
      <w:r w:rsidRPr="00B346D1">
        <w:t>Хосияти умумии мошинаи Беббиҷ, компютерҳои замонавӣ ва тафаккури инсон аз қобилияти коркарди…;онҳо иборат аст?</w:t>
      </w:r>
    </w:p>
    <w:p w:rsidR="00645C55" w:rsidRPr="00B346D1" w:rsidRDefault="00645C55" w:rsidP="00B346D1">
      <w:r w:rsidRPr="00B346D1">
        <w:t>A) информатсияи графикӣ;) информатсияи матнии;) информатсияи садоии;</w:t>
      </w:r>
    </w:p>
    <w:p w:rsidR="00645C55" w:rsidRPr="00B346D1" w:rsidRDefault="00645C55" w:rsidP="00B346D1">
      <w:r w:rsidRPr="00B346D1">
        <w:t>D) информатсияи ададии;) информатсияи расмии;</w:t>
      </w:r>
    </w:p>
    <w:p w:rsidR="00645C55" w:rsidRPr="00B346D1" w:rsidRDefault="00645C55" w:rsidP="00B346D1">
      <w:r w:rsidRPr="00B346D1">
        <w:t>33.</w:t>
      </w:r>
    </w:p>
    <w:p w:rsidR="00645C55" w:rsidRPr="00B346D1" w:rsidRDefault="00645C55" w:rsidP="00B346D1">
      <w:r w:rsidRPr="00B346D1">
        <w:t>Пойгоҳи додаҳо чист?</w:t>
      </w:r>
    </w:p>
    <w:p w:rsidR="00645C55" w:rsidRPr="00B346D1" w:rsidRDefault="00645C55" w:rsidP="00B346D1">
      <w:r w:rsidRPr="00B346D1">
        <w:t>A) Амсилаи иттилотиест, ки гуруҳи обьектҳоро аз руи хосиятҳои якхелаашон муттаҳид месозад;) Хосиятҳоро муттаҳид месозад;) Гуруҳи обьектҳоро муттаҳид месозад;) Майдонҳои пойгоҳи додаҳо муттаҳид месозад;) Параметрҳои обьекти воқеи;</w:t>
      </w:r>
    </w:p>
    <w:p w:rsidR="00645C55" w:rsidRPr="00B346D1" w:rsidRDefault="00645C55" w:rsidP="00B346D1">
      <w:r w:rsidRPr="00B346D1">
        <w:t>34.</w:t>
      </w:r>
    </w:p>
    <w:p w:rsidR="00645C55" w:rsidRPr="00B346D1" w:rsidRDefault="00645C55" w:rsidP="00B346D1">
      <w:r w:rsidRPr="00B346D1">
        <w:t>Типи мантиқи кадом қиматҳоро қабул мекунад?</w:t>
      </w:r>
    </w:p>
    <w:p w:rsidR="00645C55" w:rsidRPr="00B346D1" w:rsidRDefault="00645C55" w:rsidP="00B346D1">
      <w:r w:rsidRPr="00B346D1">
        <w:t>A) додаҳои пули;) матни;</w:t>
      </w:r>
    </w:p>
    <w:p w:rsidR="00645C55" w:rsidRPr="00B346D1" w:rsidRDefault="00645C55" w:rsidP="00B346D1">
      <w:r w:rsidRPr="00B346D1">
        <w:t>C) ҳа/не;) рақами;) ҳисобкунак;</w:t>
      </w:r>
    </w:p>
    <w:p w:rsidR="00645C55" w:rsidRPr="00B346D1" w:rsidRDefault="00645C55" w:rsidP="00B346D1">
      <w:r w:rsidRPr="00B346D1">
        <w:t>35.</w:t>
      </w:r>
    </w:p>
    <w:p w:rsidR="00645C55" w:rsidRPr="00B346D1" w:rsidRDefault="00645C55" w:rsidP="00B346D1">
      <w:r w:rsidRPr="00B346D1">
        <w:t>Майдони калиди кадом хосиятро дорост?</w:t>
      </w:r>
    </w:p>
    <w:p w:rsidR="00645C55" w:rsidRPr="00B346D1" w:rsidRDefault="00645C55" w:rsidP="00B346D1">
      <w:r w:rsidRPr="00B346D1">
        <w:t>A) ҳатми рақами;) ҳисобкуни;) мантиқи;) ягонаги;</w:t>
      </w:r>
    </w:p>
    <w:p w:rsidR="00645C55" w:rsidRPr="00B346D1" w:rsidRDefault="00645C55" w:rsidP="00B346D1">
      <w:r w:rsidRPr="00B346D1">
        <w:t>E) беохири;</w:t>
      </w:r>
    </w:p>
    <w:p w:rsidR="00645C55" w:rsidRPr="00B346D1" w:rsidRDefault="00645C55" w:rsidP="00B346D1">
      <w:r w:rsidRPr="00B346D1">
        <w:t>36.</w:t>
      </w:r>
    </w:p>
    <w:p w:rsidR="00645C55" w:rsidRPr="00B346D1" w:rsidRDefault="00645C55" w:rsidP="00B346D1">
      <w:r w:rsidRPr="00B346D1">
        <w:t>Барномаҳои компютерӣ бо ёрии … сохта мешаванд?</w:t>
      </w:r>
    </w:p>
    <w:p w:rsidR="00645C55" w:rsidRPr="00B346D1" w:rsidRDefault="00645C55" w:rsidP="00B346D1">
      <w:r w:rsidRPr="00B346D1">
        <w:t>A) забонҳои барномарезӣ;) бо як забон;) бо кампютер;) бо word;) бо windows;</w:t>
      </w:r>
    </w:p>
    <w:p w:rsidR="00645C55" w:rsidRPr="00B346D1" w:rsidRDefault="00645C55" w:rsidP="00B346D1">
      <w:r w:rsidRPr="00B346D1">
        <w:t>37.</w:t>
      </w:r>
    </w:p>
    <w:p w:rsidR="00645C55" w:rsidRPr="00B346D1" w:rsidRDefault="00645C55" w:rsidP="00B346D1">
      <w:r w:rsidRPr="00B346D1">
        <w:t>Фармони «Таблица» дар кадом меню ҷойгир шудааст?</w:t>
      </w:r>
    </w:p>
    <w:p w:rsidR="00645C55" w:rsidRPr="00B346D1" w:rsidRDefault="00645C55" w:rsidP="00B346D1">
      <w:r w:rsidRPr="00B346D1">
        <w:t>A) Дизайн;) Файл;</w:t>
      </w:r>
    </w:p>
    <w:p w:rsidR="00645C55" w:rsidRPr="00B346D1" w:rsidRDefault="00645C55" w:rsidP="00B346D1">
      <w:r w:rsidRPr="00B346D1">
        <w:t>C) Вставка;) Вид;) Рецензирование;</w:t>
      </w:r>
    </w:p>
    <w:p w:rsidR="00645C55" w:rsidRPr="00B346D1" w:rsidRDefault="00645C55" w:rsidP="00B346D1">
      <w:r w:rsidRPr="00B346D1">
        <w:t>38.</w:t>
      </w:r>
    </w:p>
    <w:p w:rsidR="00645C55" w:rsidRPr="00B346D1" w:rsidRDefault="00645C55" w:rsidP="00B346D1">
      <w:r w:rsidRPr="00B346D1">
        <w:t>Фармони «Границы и страниц» дар кадом меню ҷойгир шудааст?</w:t>
      </w:r>
    </w:p>
    <w:p w:rsidR="00645C55" w:rsidRPr="00B346D1" w:rsidRDefault="00645C55" w:rsidP="00B346D1">
      <w:r w:rsidRPr="00B346D1">
        <w:t>A) Главная;) Рассылки;) Вставка;</w:t>
      </w:r>
    </w:p>
    <w:p w:rsidR="00645C55" w:rsidRPr="00B346D1" w:rsidRDefault="00645C55" w:rsidP="00B346D1">
      <w:r w:rsidRPr="00B346D1">
        <w:t>D) Вид;</w:t>
      </w:r>
    </w:p>
    <w:p w:rsidR="00645C55" w:rsidRPr="00B346D1" w:rsidRDefault="00645C55" w:rsidP="00B346D1">
      <w:r w:rsidRPr="00B346D1">
        <w:t>E) Дизайн;</w:t>
      </w:r>
    </w:p>
    <w:p w:rsidR="00645C55" w:rsidRPr="00B346D1" w:rsidRDefault="00645C55" w:rsidP="00B346D1">
      <w:r w:rsidRPr="00B346D1">
        <w:t>39.</w:t>
      </w:r>
    </w:p>
    <w:p w:rsidR="00645C55" w:rsidRPr="00B346D1" w:rsidRDefault="00645C55" w:rsidP="00B346D1">
      <w:r w:rsidRPr="00B346D1">
        <w:t>Обектҳои Access дар. равзана ҷоигир шудаанд?</w:t>
      </w:r>
    </w:p>
    <w:p w:rsidR="00645C55" w:rsidRPr="00B346D1" w:rsidRDefault="00645C55" w:rsidP="00B346D1">
      <w:r w:rsidRPr="00B346D1">
        <w:t>A) дар тарафи рости;</w:t>
      </w:r>
    </w:p>
    <w:p w:rsidR="00645C55" w:rsidRPr="00B346D1" w:rsidRDefault="00645C55" w:rsidP="00B346D1">
      <w:r w:rsidRPr="00B346D1">
        <w:t>B) дар тарафи чапи;) дар қисми болои;) дар қисми поёни;) дар қисми поёни ва болои;</w:t>
      </w:r>
    </w:p>
    <w:p w:rsidR="00645C55" w:rsidRPr="00B346D1" w:rsidRDefault="00645C55" w:rsidP="00B346D1">
      <w:r w:rsidRPr="00B346D1">
        <w:t>40.</w:t>
      </w:r>
    </w:p>
    <w:p w:rsidR="00645C55" w:rsidRPr="00B346D1" w:rsidRDefault="00645C55" w:rsidP="00B346D1">
      <w:r w:rsidRPr="00B346D1">
        <w:t>Тайиноти тугмачаҳои Ctrl+Shift +F12 дар равзанаи Excel 2016?</w:t>
      </w:r>
    </w:p>
    <w:p w:rsidR="00645C55" w:rsidRPr="00B346D1" w:rsidRDefault="00645C55" w:rsidP="00B346D1">
      <w:r w:rsidRPr="00B346D1">
        <w:t>A) ба power point равон кардани файл;</w:t>
      </w:r>
    </w:p>
    <w:p w:rsidR="00645C55" w:rsidRPr="00B346D1" w:rsidRDefault="00645C55" w:rsidP="00B346D1">
      <w:r w:rsidRPr="00B346D1">
        <w:t>B) ба чоп равон кардани файл;</w:t>
      </w:r>
    </w:p>
    <w:p w:rsidR="00645C55" w:rsidRPr="00B346D1" w:rsidRDefault="00645C55" w:rsidP="00B346D1">
      <w:r w:rsidRPr="00B346D1">
        <w:t>C) ба шабакаи интернет равон кардани файл;) ба сайт равон кардани файл;) ба панели масъалаҳо ҷой додани файл;</w:t>
      </w:r>
    </w:p>
    <w:p w:rsidR="00645C55" w:rsidRPr="00B346D1" w:rsidRDefault="00645C55" w:rsidP="00B346D1">
      <w:r w:rsidRPr="00B346D1">
        <w:t>41.</w:t>
      </w:r>
    </w:p>
    <w:p w:rsidR="00645C55" w:rsidRPr="00B346D1" w:rsidRDefault="00645C55" w:rsidP="00B346D1">
      <w:r w:rsidRPr="00B346D1">
        <w:t>Шаклҳо барои. хизмат мекунанд?</w:t>
      </w:r>
    </w:p>
    <w:p w:rsidR="00645C55" w:rsidRPr="00B346D1" w:rsidRDefault="00645C55" w:rsidP="00B346D1">
      <w:r w:rsidRPr="00B346D1">
        <w:t>A) коркард ва захиракунии иттилоот хизмат мекунанд;</w:t>
      </w:r>
    </w:p>
    <w:p w:rsidR="00645C55" w:rsidRPr="00B346D1" w:rsidRDefault="00645C55" w:rsidP="00B346D1">
      <w:r w:rsidRPr="00B346D1">
        <w:t>B) шаклҳо – воситаи дохилнамоии ва инъикос маълумотҳо;) нигоҳдории иттилоот;) танҳо дохилнамоии маълумотҳо;) воситаи интихобнамоӣ ва таҳлили маълумотҳо;</w:t>
      </w:r>
    </w:p>
    <w:p w:rsidR="00645C55" w:rsidRPr="00B346D1" w:rsidRDefault="00645C55" w:rsidP="00B346D1">
      <w:r w:rsidRPr="00B346D1">
        <w:t>42.</w:t>
      </w:r>
    </w:p>
    <w:p w:rsidR="00645C55" w:rsidRPr="00B346D1" w:rsidRDefault="00645C55" w:rsidP="00B346D1">
      <w:r w:rsidRPr="00B346D1">
        <w:t>Андозаи майдон конструктори ба таври автомати. рамзро мегирад?</w:t>
      </w:r>
    </w:p>
    <w:p w:rsidR="00645C55" w:rsidRPr="00B346D1" w:rsidRDefault="00645C55" w:rsidP="00B346D1">
      <w:r w:rsidRPr="00B346D1">
        <w:t>A) 10;) 25;) 120;) 30;</w:t>
      </w:r>
    </w:p>
    <w:p w:rsidR="00645C55" w:rsidRPr="00B346D1" w:rsidRDefault="00645C55" w:rsidP="00B346D1">
      <w:r w:rsidRPr="00B346D1">
        <w:t>E) 255;</w:t>
      </w:r>
    </w:p>
    <w:p w:rsidR="00645C55" w:rsidRPr="00B346D1" w:rsidRDefault="00645C55" w:rsidP="00B346D1">
      <w:r w:rsidRPr="00B346D1">
        <w:t>43.</w:t>
      </w:r>
    </w:p>
    <w:p w:rsidR="00645C55" w:rsidRPr="00B346D1" w:rsidRDefault="00645C55" w:rsidP="00B346D1">
      <w:r w:rsidRPr="00B346D1">
        <w:t>Макросҳо барои. хизмат мекунанд?</w:t>
      </w:r>
    </w:p>
    <w:p w:rsidR="00645C55" w:rsidRPr="00B346D1" w:rsidRDefault="00645C55" w:rsidP="00B346D1">
      <w:r w:rsidRPr="00B346D1">
        <w:t>A) Пайдарпаии фармонҳо;) Несткуни;) Таъғирдиҳи;</w:t>
      </w:r>
    </w:p>
    <w:p w:rsidR="00645C55" w:rsidRPr="00B346D1" w:rsidRDefault="00645C55" w:rsidP="00B346D1">
      <w:r w:rsidRPr="00B346D1">
        <w:t>D) Автоматикунонии кор бо базаи маълумотҳо;) Воситаҳои автоматикунони;</w:t>
      </w:r>
    </w:p>
    <w:p w:rsidR="00645C55" w:rsidRPr="00B346D1" w:rsidRDefault="00645C55" w:rsidP="00B346D1">
      <w:r w:rsidRPr="00B346D1">
        <w:t>44.</w:t>
      </w:r>
    </w:p>
    <w:p w:rsidR="00645C55" w:rsidRPr="00B346D1" w:rsidRDefault="00645C55" w:rsidP="00B346D1">
      <w:r w:rsidRPr="00B346D1">
        <w:t>Модулҳо барои чӣ хизмат мекунанд?</w:t>
      </w:r>
    </w:p>
    <w:p w:rsidR="00645C55" w:rsidRPr="00B346D1" w:rsidRDefault="00645C55" w:rsidP="00B346D1">
      <w:r w:rsidRPr="00B346D1">
        <w:t>A) Модулҳо яке аз воситаҳое дохилкуни, коркард ва захиракуни мебошад;) Модулҳо яке аз воситаҳое дохилкуни ва захиракуни мебошад;) Модулҳо яке аз воситаҳое дохилкуни мебошад;) Бо забони барноманависӣ Delphi 7;</w:t>
      </w:r>
    </w:p>
    <w:p w:rsidR="00645C55" w:rsidRPr="00B346D1" w:rsidRDefault="00645C55" w:rsidP="00B346D1">
      <w:r w:rsidRPr="00B346D1">
        <w:t>E) Модулҳо воситаҳои бо забони берунии барноманависӣ – Visual Basic for Applications тартиб дода мешаванд;</w:t>
      </w:r>
    </w:p>
    <w:p w:rsidR="00645C55" w:rsidRPr="00B346D1" w:rsidRDefault="00645C55" w:rsidP="00B346D1">
      <w:r w:rsidRPr="00B346D1">
        <w:t>45.</w:t>
      </w:r>
    </w:p>
    <w:p w:rsidR="00645C55" w:rsidRPr="00B346D1" w:rsidRDefault="00645C55" w:rsidP="00B346D1">
      <w:r w:rsidRPr="00B346D1">
        <w:t>Барои сохтани ҳар як намоиши барномаи Power Point амалиётҳои. иҷро мешаванд?</w:t>
      </w:r>
    </w:p>
    <w:p w:rsidR="00645C55" w:rsidRPr="00B346D1" w:rsidRDefault="00645C55" w:rsidP="00B346D1">
      <w:r w:rsidRPr="00B346D1">
        <w:t>A) Сохтани намоиш, дохилкуни, таҳрири матн ва таъғири тартиботи ҳаракати слайд, нақшаи намоиш, таҳриркунии намоишҳои ҷудогона, ҳамроҳкунии обект ба намоиш ва ғайраҳо;) Сохтани намоиш, дохилкуни таҳрири матн, таҳриркунии намоишҳои ҷудогона, тағири тартиботи ҳаракати слайд ва нақшаи намоиш;) Сохтани номоишҳо дар намуди дилҳоҳ;) Ҳаракати намоишҳо дар ҳолати одди;) Сохтани намудҳои барномаи Power point;</w:t>
      </w:r>
    </w:p>
    <w:p w:rsidR="00645C55" w:rsidRPr="00B346D1" w:rsidRDefault="00645C55" w:rsidP="00B346D1">
      <w:r w:rsidRPr="00B346D1">
        <w:t>46.</w:t>
      </w:r>
    </w:p>
    <w:p w:rsidR="00645C55" w:rsidRPr="00B346D1" w:rsidRDefault="00645C55" w:rsidP="00B346D1">
      <w:r w:rsidRPr="00B346D1">
        <w:t>Тугмаҳои идории реҷаи инъикоси намоиш дар MS PowerPoint?</w:t>
      </w:r>
    </w:p>
    <w:p w:rsidR="00645C55" w:rsidRPr="00B346D1" w:rsidRDefault="00645C55" w:rsidP="00B346D1">
      <w:r w:rsidRPr="00B346D1">
        <w:t>A) обычный, сортировщик слайдов, режим чтения, показ слайдов;) смена слайд, эффекты анимации;) свернут, развернут закрыть;) создать слайд, дублировать слайд;) начат показ слайд;</w:t>
      </w:r>
    </w:p>
    <w:p w:rsidR="00645C55" w:rsidRPr="00B346D1" w:rsidRDefault="00645C55" w:rsidP="00B346D1">
      <w:r w:rsidRPr="00B346D1">
        <w:t>47.</w:t>
      </w:r>
    </w:p>
    <w:p w:rsidR="00645C55" w:rsidRPr="00B346D1" w:rsidRDefault="00645C55" w:rsidP="00B346D1">
      <w:r w:rsidRPr="00B346D1">
        <w:t>Барномаи хизмати ва стандартии «Блокнот»?</w:t>
      </w:r>
    </w:p>
    <w:p w:rsidR="00645C55" w:rsidRPr="00B346D1" w:rsidRDefault="00645C55" w:rsidP="00B346D1">
      <w:r w:rsidRPr="00B346D1">
        <w:t>A) барои азназаргузаронии файлҳои сохташуда;) барои азназаргузаронии файлҳои сабтшуда;) барои азназаргузаронии файлҳое ки нест карда мешаванд;) барои азназаргузаронии файлҳои рамзбанди карда шуда;</w:t>
      </w:r>
    </w:p>
    <w:p w:rsidR="00645C55" w:rsidRPr="00B346D1" w:rsidRDefault="00645C55" w:rsidP="00B346D1">
      <w:r w:rsidRPr="00B346D1">
        <w:t>E) барои азназаргузаронии файлҳои матнии типи ТХТ;</w:t>
      </w:r>
    </w:p>
    <w:p w:rsidR="00645C55" w:rsidRPr="00B346D1" w:rsidRDefault="00645C55" w:rsidP="00B346D1">
      <w:r w:rsidRPr="00B346D1">
        <w:t>48.</w:t>
      </w:r>
    </w:p>
    <w:p w:rsidR="00645C55" w:rsidRPr="00B346D1" w:rsidRDefault="00645C55" w:rsidP="00B346D1">
      <w:r w:rsidRPr="00B346D1">
        <w:t>Файлҳои дар барномаи PowerPoint сохташударо чи мегуянд?</w:t>
      </w:r>
    </w:p>
    <w:p w:rsidR="00645C55" w:rsidRPr="00B346D1" w:rsidRDefault="00645C55" w:rsidP="00B346D1">
      <w:r w:rsidRPr="00B346D1">
        <w:t>A) слайдҳо;) презентация ва слайдҳо;</w:t>
      </w:r>
    </w:p>
    <w:p w:rsidR="00645C55" w:rsidRPr="00B346D1" w:rsidRDefault="00645C55" w:rsidP="00B346D1">
      <w:r w:rsidRPr="00B346D1">
        <w:t>C) презентация;) китоби кори;) ҳуҷати матни ва графикӣ;</w:t>
      </w:r>
    </w:p>
    <w:p w:rsidR="00645C55" w:rsidRPr="00B346D1" w:rsidRDefault="00645C55" w:rsidP="00B346D1">
      <w:r w:rsidRPr="00B346D1">
        <w:t>49.</w:t>
      </w:r>
    </w:p>
    <w:p w:rsidR="00645C55" w:rsidRPr="00B346D1" w:rsidRDefault="00645C55" w:rsidP="00B346D1">
      <w:r w:rsidRPr="00B346D1">
        <w:t>Чанд тугмачаи истифодабари барои аз назаргузаронии слайдҳо мавҷуд аст?</w:t>
      </w:r>
    </w:p>
    <w:p w:rsidR="00645C55" w:rsidRPr="00B346D1" w:rsidRDefault="00645C55" w:rsidP="00B346D1">
      <w:r w:rsidRPr="00B346D1">
        <w:t>A) 5;</w:t>
      </w:r>
    </w:p>
    <w:p w:rsidR="00645C55" w:rsidRPr="00B346D1" w:rsidRDefault="00645C55" w:rsidP="00B346D1">
      <w:r w:rsidRPr="00B346D1">
        <w:t>B) 4;) 7;) 1;) 3;</w:t>
      </w:r>
    </w:p>
    <w:p w:rsidR="00645C55" w:rsidRPr="00B346D1" w:rsidRDefault="00645C55" w:rsidP="00B346D1">
      <w:r w:rsidRPr="00B346D1">
        <w:t>50.</w:t>
      </w:r>
    </w:p>
    <w:p w:rsidR="00645C55" w:rsidRPr="00B346D1" w:rsidRDefault="00645C55" w:rsidP="00B346D1">
      <w:r w:rsidRPr="00B346D1">
        <w:t>Дар сатри сарлавҳаи барномаи PowerPoint … ҷойгир шуда аст?</w:t>
      </w:r>
    </w:p>
    <w:p w:rsidR="00645C55" w:rsidRPr="00B346D1" w:rsidRDefault="00645C55" w:rsidP="00B346D1">
      <w:r w:rsidRPr="00B346D1">
        <w:t>A) номи корхона;) номи сабткуни;</w:t>
      </w:r>
    </w:p>
    <w:p w:rsidR="00645C55" w:rsidRPr="00B346D1" w:rsidRDefault="00645C55" w:rsidP="00B346D1">
      <w:r w:rsidRPr="00B346D1">
        <w:t>C) номи намоиш;) бекоркунии ҳуҷатҳо;) эементҳои асоси;</w:t>
      </w:r>
    </w:p>
    <w:p w:rsidR="00645C55" w:rsidRPr="00B346D1" w:rsidRDefault="00645C55" w:rsidP="00B346D1">
      <w:r w:rsidRPr="00B346D1">
        <w:t>51.</w:t>
      </w:r>
    </w:p>
    <w:p w:rsidR="00645C55" w:rsidRPr="00B346D1" w:rsidRDefault="00645C55" w:rsidP="00B346D1">
      <w:r w:rsidRPr="00B346D1">
        <w:t>Фармони «Ориентация» дар кадом меню ҷойгир шудааст?</w:t>
      </w:r>
    </w:p>
    <w:p w:rsidR="00645C55" w:rsidRPr="00B346D1" w:rsidRDefault="00645C55" w:rsidP="00B346D1">
      <w:r w:rsidRPr="00B346D1">
        <w:t>A) Дизайн;) Файл;</w:t>
      </w:r>
    </w:p>
    <w:p w:rsidR="00645C55" w:rsidRPr="00B346D1" w:rsidRDefault="00645C55" w:rsidP="00B346D1">
      <w:r w:rsidRPr="00B346D1">
        <w:t>C) Макет;) Вид;) Рецензирование;</w:t>
      </w:r>
    </w:p>
    <w:p w:rsidR="00645C55" w:rsidRPr="00B346D1" w:rsidRDefault="00645C55" w:rsidP="00B346D1">
      <w:r w:rsidRPr="00B346D1">
        <w:t>52.</w:t>
      </w:r>
    </w:p>
    <w:p w:rsidR="00645C55" w:rsidRPr="00B346D1" w:rsidRDefault="00645C55" w:rsidP="00B346D1">
      <w:r w:rsidRPr="00B346D1">
        <w:t>Менюи асосии Windows аз кадом бандҳо иборат аст?</w:t>
      </w:r>
    </w:p>
    <w:p w:rsidR="00645C55" w:rsidRPr="00B346D1" w:rsidRDefault="00645C55" w:rsidP="00B346D1">
      <w:r w:rsidRPr="00B346D1">
        <w:t>A) выключит компьютер интернет Explorer;) правка, формат, таблитца, справка;) файл, главная, правка;) сервис, сахранит, вид, макет, файл барномахо;</w:t>
      </w:r>
    </w:p>
    <w:p w:rsidR="00645C55" w:rsidRPr="00B346D1" w:rsidRDefault="00645C55" w:rsidP="00B346D1">
      <w:r w:rsidRPr="00B346D1">
        <w:t>E) выключит компьютер, завершение сеанса, выполнить, справка, найти, настройка, документы, программы;</w:t>
      </w:r>
    </w:p>
    <w:p w:rsidR="00645C55" w:rsidRPr="00B346D1" w:rsidRDefault="00645C55" w:rsidP="00B346D1">
      <w:r w:rsidRPr="00B346D1">
        <w:t>53.</w:t>
      </w:r>
    </w:p>
    <w:p w:rsidR="00645C55" w:rsidRPr="00B346D1" w:rsidRDefault="00645C55" w:rsidP="00B346D1">
      <w:r w:rsidRPr="00B346D1">
        <w:t>Барномаи хизмати ва стандартии Word Pad?</w:t>
      </w:r>
    </w:p>
    <w:p w:rsidR="00645C55" w:rsidRPr="00B346D1" w:rsidRDefault="00645C55" w:rsidP="00B346D1">
      <w:r w:rsidRPr="00B346D1">
        <w:t>A) барои сохтан, ҳисоббарориҳоро ҳал кардан;) барои сохтан ва тасвири ададҳо;) барои сохтан ва функсияҳои содда;) барои сохтан ва ба намоиш додани файлҳо;</w:t>
      </w:r>
    </w:p>
    <w:p w:rsidR="00645C55" w:rsidRPr="00B346D1" w:rsidRDefault="00645C55" w:rsidP="00B346D1">
      <w:r w:rsidRPr="00B346D1">
        <w:t>E) барои сохтан, таҳрир намудан, аз назар гузаронидан ва сабти ҳуҷҷатҳо дар диск;</w:t>
      </w:r>
    </w:p>
    <w:p w:rsidR="00645C55" w:rsidRPr="00B346D1" w:rsidRDefault="00645C55" w:rsidP="00B346D1">
      <w:r w:rsidRPr="00B346D1">
        <w:t>54.</w:t>
      </w:r>
    </w:p>
    <w:p w:rsidR="00645C55" w:rsidRPr="00B346D1" w:rsidRDefault="00645C55" w:rsidP="00B346D1">
      <w:r w:rsidRPr="00B346D1">
        <w:t>Тайиноти тугмачаҳои Alt+ F1 дар равзанаи Microsoft Excel 2010?</w:t>
      </w:r>
    </w:p>
    <w:p w:rsidR="00645C55" w:rsidRPr="00B346D1" w:rsidRDefault="00645C55" w:rsidP="00B346D1">
      <w:r w:rsidRPr="00B346D1">
        <w:t>A) даъват намудани функсияҳо;</w:t>
      </w:r>
    </w:p>
    <w:p w:rsidR="00645C55" w:rsidRPr="00B346D1" w:rsidRDefault="00645C55" w:rsidP="00B346D1">
      <w:r w:rsidRPr="00B346D1">
        <w:t>B) даъват намудани ёрдамчи;) даъват намудани графикҳо;</w:t>
      </w:r>
    </w:p>
    <w:p w:rsidR="00645C55" w:rsidRPr="00B346D1" w:rsidRDefault="00645C55" w:rsidP="00B346D1">
      <w:r w:rsidRPr="00B346D1">
        <w:t>D) даъват намудани устои диаграммаҳо;) даъват намудани устои функсияҳои стандартӣ;</w:t>
      </w:r>
    </w:p>
    <w:p w:rsidR="00645C55" w:rsidRPr="00B346D1" w:rsidRDefault="00645C55" w:rsidP="00B346D1">
      <w:r w:rsidRPr="00B346D1">
        <w:t>55.</w:t>
      </w:r>
    </w:p>
    <w:p w:rsidR="00645C55" w:rsidRPr="00B346D1" w:rsidRDefault="00645C55" w:rsidP="00B346D1">
      <w:r w:rsidRPr="00B346D1">
        <w:t>Тайиноти тугмачаҳои Сtrl+ F4 дар барномаи Microsoft Excel 2016?</w:t>
      </w:r>
    </w:p>
    <w:p w:rsidR="00645C55" w:rsidRPr="00B346D1" w:rsidRDefault="00645C55" w:rsidP="00B346D1">
      <w:r w:rsidRPr="00B346D1">
        <w:t>A) пӯшонидани равзанаи фаъол;) даъват намудани ёрдамчи;) даъват намудани графикҳо;) даъват намудани устои диаграммаҳо;) даъват намудани устои функсияҳои стандартӣ;</w:t>
      </w:r>
    </w:p>
    <w:p w:rsidR="00645C55" w:rsidRPr="00B346D1" w:rsidRDefault="00645C55" w:rsidP="00B346D1">
      <w:r w:rsidRPr="00B346D1">
        <w:t>56.</w:t>
      </w:r>
    </w:p>
    <w:p w:rsidR="00645C55" w:rsidRPr="00B346D1" w:rsidRDefault="00645C55" w:rsidP="00B346D1">
      <w:r w:rsidRPr="00B346D1">
        <w:t>Тайиноти тугмачаҳои Alt+F2 дар равзанаи Microsoft Excel 2016?</w:t>
      </w:r>
    </w:p>
    <w:p w:rsidR="00645C55" w:rsidRPr="00B346D1" w:rsidRDefault="00645C55" w:rsidP="00B346D1">
      <w:r w:rsidRPr="00B346D1">
        <w:t>A) даъват намудани функсияҳо;</w:t>
      </w:r>
    </w:p>
    <w:p w:rsidR="00645C55" w:rsidRPr="00B346D1" w:rsidRDefault="00645C55" w:rsidP="00B346D1">
      <w:r w:rsidRPr="00B346D1">
        <w:t>B) даъват намудани фармони сохранить как;) даъват намудани графикҳо;) даъват намудани устои диаграммаҳо;) даъват намудани устои функсияҳои стандартӣ;</w:t>
      </w:r>
    </w:p>
    <w:p w:rsidR="00645C55" w:rsidRPr="00B346D1" w:rsidRDefault="00645C55" w:rsidP="00B346D1">
      <w:r w:rsidRPr="00B346D1">
        <w:t>57.</w:t>
      </w:r>
    </w:p>
    <w:p w:rsidR="00645C55" w:rsidRPr="00B346D1" w:rsidRDefault="00645C55" w:rsidP="00B346D1">
      <w:r w:rsidRPr="00B346D1">
        <w:t>Номҳои тугмачаҳои аз назаргузаронии слайдҳоро нишон диҳед?</w:t>
      </w:r>
    </w:p>
    <w:p w:rsidR="00645C55" w:rsidRPr="00B346D1" w:rsidRDefault="00645C55" w:rsidP="00B346D1">
      <w:r w:rsidRPr="00B346D1">
        <w:t>A) режими одди, ҷобаҷогузории слайдҳо, намоиши слайдҳо, бекоркунии слайдҳо;) ҷобаҷогузории слайдҳо, режими одди;) намоиши слайдҳо, ҷобаҷогузории слайдҳо, бекоркунии слайдҳо;) бекоркунии слайдҳо, режими одди, истифодабарии слайдҳо;</w:t>
      </w:r>
    </w:p>
    <w:p w:rsidR="00645C55" w:rsidRPr="00B346D1" w:rsidRDefault="00645C55" w:rsidP="00B346D1">
      <w:r w:rsidRPr="00B346D1">
        <w:t>E) ҳолати одди, ҷобаҷогузории слайдҳо, намоиши слайдҳо;</w:t>
      </w:r>
    </w:p>
    <w:p w:rsidR="00645C55" w:rsidRPr="00B346D1" w:rsidRDefault="00645C55" w:rsidP="00B346D1">
      <w:r w:rsidRPr="00B346D1">
        <w:t>58.</w:t>
      </w:r>
    </w:p>
    <w:p w:rsidR="00645C55" w:rsidRPr="00B346D1" w:rsidRDefault="00645C55" w:rsidP="00B346D1">
      <w:r w:rsidRPr="00B346D1">
        <w:t>Усулҳои ҳифзи иттилоот?</w:t>
      </w:r>
    </w:p>
    <w:p w:rsidR="00645C55" w:rsidRPr="00B346D1" w:rsidRDefault="00645C55" w:rsidP="00B346D1">
      <w:r w:rsidRPr="00B346D1">
        <w:t>A) маҳдудияти дастрасӣ, рамзбандии иттилоот, назорати истифодаи сахтафзор, татбирҳои қонунгузорӣ;) сиёсати бехатари, маҷмуи тадбирҳои техникӣ;) рақамгузории иттилоот;) сабткунии иттилоот;) истифодаи барномаҳои зиддивирусӣ;</w:t>
      </w:r>
    </w:p>
    <w:p w:rsidR="00645C55" w:rsidRPr="00B346D1" w:rsidRDefault="00645C55" w:rsidP="00B346D1">
      <w:r w:rsidRPr="00B346D1">
        <w:t>59.</w:t>
      </w:r>
    </w:p>
    <w:p w:rsidR="00645C55" w:rsidRPr="00B346D1" w:rsidRDefault="00645C55" w:rsidP="00B346D1">
      <w:r w:rsidRPr="00B346D1">
        <w:t>Тайиноти тугмачаҳои Shift+ F5 дар равзанаи Excel 2016?</w:t>
      </w:r>
    </w:p>
    <w:p w:rsidR="00645C55" w:rsidRPr="00B346D1" w:rsidRDefault="00645C55" w:rsidP="00B346D1">
      <w:r w:rsidRPr="00B346D1">
        <w:t>A) фармони функсияҳо;</w:t>
      </w:r>
    </w:p>
    <w:p w:rsidR="00645C55" w:rsidRPr="00B346D1" w:rsidRDefault="00645C55" w:rsidP="00B346D1">
      <w:r w:rsidRPr="00B346D1">
        <w:t>B) фармони сохранить как;) фармони выделить;</w:t>
      </w:r>
    </w:p>
    <w:p w:rsidR="00645C55" w:rsidRPr="00B346D1" w:rsidRDefault="00645C55" w:rsidP="00B346D1">
      <w:r w:rsidRPr="00B346D1">
        <w:t>D) фармон найти и заменить;) фармони изменить стили;</w:t>
      </w:r>
    </w:p>
    <w:p w:rsidR="00645C55" w:rsidRPr="00B346D1" w:rsidRDefault="00645C55" w:rsidP="00B346D1">
      <w:r w:rsidRPr="00B346D1">
        <w:t>60.</w:t>
      </w:r>
    </w:p>
    <w:p w:rsidR="00645C55" w:rsidRPr="00B346D1" w:rsidRDefault="00645C55" w:rsidP="00B346D1">
      <w:r w:rsidRPr="00B346D1">
        <w:t>Тайиноти тугмачаҳои Ctrl+ F9 дар равзанаи Excel 2016?</w:t>
      </w:r>
    </w:p>
    <w:p w:rsidR="00645C55" w:rsidRPr="00B346D1" w:rsidRDefault="00645C55" w:rsidP="00B346D1">
      <w:r w:rsidRPr="00B346D1">
        <w:t>A) ғункунии равзана;</w:t>
      </w:r>
    </w:p>
    <w:p w:rsidR="00645C55" w:rsidRPr="00B346D1" w:rsidRDefault="00645C55" w:rsidP="00B346D1">
      <w:r w:rsidRPr="00B346D1">
        <w:t>B) фармони сохранить как;) фармони выделить;) фармони найти;) ғункунии менюҳо;</w:t>
      </w:r>
    </w:p>
    <w:p w:rsidR="00645C55" w:rsidRPr="00B346D1" w:rsidRDefault="00645C55" w:rsidP="00B346D1">
      <w:r w:rsidRPr="00B346D1">
        <w:t>61.</w:t>
      </w:r>
    </w:p>
    <w:p w:rsidR="00645C55" w:rsidRPr="00B346D1" w:rsidRDefault="00645C55" w:rsidP="00B346D1">
      <w:r w:rsidRPr="00B346D1">
        <w:t>Пасванди барномаи Publisher-ро нишон диҳед?</w:t>
      </w:r>
    </w:p>
    <w:p w:rsidR="00645C55" w:rsidRPr="00B346D1" w:rsidRDefault="00645C55" w:rsidP="00B346D1">
      <w:r w:rsidRPr="00B346D1">
        <w:t>A) exe;</w:t>
      </w:r>
    </w:p>
    <w:p w:rsidR="00645C55" w:rsidRPr="00B346D1" w:rsidRDefault="00645C55" w:rsidP="00B346D1">
      <w:r w:rsidRPr="00B346D1">
        <w:t>B) pub;) pud;) txt;) doc;</w:t>
      </w:r>
    </w:p>
    <w:p w:rsidR="00645C55" w:rsidRPr="00B346D1" w:rsidRDefault="00645C55" w:rsidP="00B346D1">
      <w:r w:rsidRPr="00B346D1">
        <w:t>62.</w:t>
      </w:r>
    </w:p>
    <w:p w:rsidR="00645C55" w:rsidRPr="00B346D1" w:rsidRDefault="00645C55" w:rsidP="00B346D1">
      <w:r w:rsidRPr="00B346D1">
        <w:t>101000101-ро аз системаи ҳисоби дуи ба системаи ҳисоби даҳи баргардонем кадоме аз ин ададҳо ҳосил мешавад?</w:t>
      </w:r>
    </w:p>
    <w:p w:rsidR="00645C55" w:rsidRPr="00B346D1" w:rsidRDefault="00645C55" w:rsidP="00B346D1">
      <w:r w:rsidRPr="00B346D1">
        <w:t>A) 325;</w:t>
      </w:r>
    </w:p>
    <w:p w:rsidR="00645C55" w:rsidRPr="00B346D1" w:rsidRDefault="00645C55" w:rsidP="00B346D1">
      <w:r w:rsidRPr="00B346D1">
        <w:t>B) 231;) 57;) 145;) 243;</w:t>
      </w:r>
    </w:p>
    <w:p w:rsidR="00645C55" w:rsidRPr="00B346D1" w:rsidRDefault="00645C55" w:rsidP="00B346D1">
      <w:r w:rsidRPr="00B346D1">
        <w:t>63.</w:t>
      </w:r>
    </w:p>
    <w:p w:rsidR="00645C55" w:rsidRPr="00B346D1" w:rsidRDefault="00645C55" w:rsidP="00B346D1">
      <w:r w:rsidRPr="00B346D1">
        <w:t>Ҳангоми бакор даровардани барномаи Publisher чанд намуди шаблон мавҷуд аст?</w:t>
      </w:r>
    </w:p>
    <w:p w:rsidR="00645C55" w:rsidRPr="00B346D1" w:rsidRDefault="00645C55" w:rsidP="00B346D1">
      <w:r w:rsidRPr="00B346D1">
        <w:t>A) 26;) 15;) 30;) 20;) 6;</w:t>
      </w:r>
    </w:p>
    <w:p w:rsidR="00645C55" w:rsidRPr="00B346D1" w:rsidRDefault="00645C55" w:rsidP="00B346D1">
      <w:r w:rsidRPr="00B346D1">
        <w:t>64.</w:t>
      </w:r>
    </w:p>
    <w:p w:rsidR="00645C55" w:rsidRPr="00B346D1" w:rsidRDefault="00645C55" w:rsidP="00B346D1">
      <w:r w:rsidRPr="00B346D1">
        <w:t>Сатри менюҳои Excel 2016 кадомҳоянд?</w:t>
      </w:r>
    </w:p>
    <w:p w:rsidR="00645C55" w:rsidRPr="00B346D1" w:rsidRDefault="00645C55" w:rsidP="00B346D1">
      <w:r w:rsidRPr="00B346D1">
        <w:t>A) Файл, Главная, Вставка, Разметка страницы, Формулы, Рассылки, Рецензирование, Вид;</w:t>
      </w:r>
    </w:p>
    <w:p w:rsidR="00645C55" w:rsidRPr="00B346D1" w:rsidRDefault="00645C55" w:rsidP="00B346D1">
      <w:r w:rsidRPr="00B346D1">
        <w:t>B) Файл, Главная, Вставка, Разметка страницы, Формулы, Данные, Рецензирование, Вид;) Файл, Вставка, Разметка страницы, Данные, Рассылки, Рецензирование, Вид; ) Файл, Разметка страницы, Ссылки, Рассылки, Рецензирование, Вид; ) Файл, Вставка, Разметка страницы, Ссылки, Рассылки, Рецензирование;</w:t>
      </w:r>
    </w:p>
    <w:p w:rsidR="00645C55" w:rsidRPr="00B346D1" w:rsidRDefault="00645C55" w:rsidP="00B346D1">
      <w:r w:rsidRPr="00B346D1">
        <w:t>65.</w:t>
      </w:r>
    </w:p>
    <w:p w:rsidR="00645C55" w:rsidRPr="00B346D1" w:rsidRDefault="00645C55" w:rsidP="00B346D1">
      <w:r w:rsidRPr="00B346D1">
        <w:t>Ҳисоботҳо барои. хизмат мекунанд?</w:t>
      </w:r>
    </w:p>
    <w:p w:rsidR="00645C55" w:rsidRPr="00B346D1" w:rsidRDefault="00645C55" w:rsidP="00B346D1">
      <w:r w:rsidRPr="00B346D1">
        <w:t>A) Ҳисоботҳо бештар ба шаклҳо монанд аст;) Тасвир кардан;</w:t>
      </w:r>
    </w:p>
    <w:p w:rsidR="00645C55" w:rsidRPr="00B346D1" w:rsidRDefault="00645C55" w:rsidP="00B346D1">
      <w:r w:rsidRPr="00B346D1">
        <w:t>C) Танҳо барои чопи маълумотҳо мебошад;) Баровардани чопи маълумотҳо;) Танҳо барои коркард;</w:t>
      </w:r>
    </w:p>
    <w:p w:rsidR="00645C55" w:rsidRPr="00B346D1" w:rsidRDefault="00645C55" w:rsidP="00B346D1">
      <w:r w:rsidRPr="00B346D1">
        <w:t>66.</w:t>
      </w:r>
    </w:p>
    <w:p w:rsidR="00645C55" w:rsidRPr="00B346D1" w:rsidRDefault="00645C55" w:rsidP="00B346D1">
      <w:r w:rsidRPr="00B346D1">
        <w:t>Менюи Вид фармони «Масштаб» чӣ маъно дорад?</w:t>
      </w:r>
    </w:p>
    <w:p w:rsidR="00645C55" w:rsidRPr="00B346D1" w:rsidRDefault="00645C55" w:rsidP="00B346D1">
      <w:r w:rsidRPr="00B346D1">
        <w:t>A) Ин фармон равзанаи андозаи масштаби инъикоси рамзҳоро дар экран муайян мекунад;) Ин фармон катакчаҳои ҷадвали сохташударо якҷоя мекунад;) Бо ёрии ин фармон дар саҳифаҳо таърихи рӯз гузоштан мумкин аст;) Ин фармон курсорро ба ҷои интихобшавандаи ҳуҷҷат мекӯчонад;) Ин фарон матни пешниҳодшавандаро аз ҳуҷҷат меёбад;</w:t>
      </w:r>
    </w:p>
    <w:p w:rsidR="00645C55" w:rsidRPr="00B346D1" w:rsidRDefault="00645C55" w:rsidP="00B346D1">
      <w:r w:rsidRPr="00B346D1">
        <w:t>67.</w:t>
      </w:r>
    </w:p>
    <w:p w:rsidR="00645C55" w:rsidRPr="00B346D1" w:rsidRDefault="00645C55" w:rsidP="00B346D1">
      <w:r w:rsidRPr="00B346D1">
        <w:t>Менюи Файл фармони «Параметры» чӣ маъно дорад?</w:t>
      </w:r>
    </w:p>
    <w:p w:rsidR="00645C55" w:rsidRPr="00B346D1" w:rsidRDefault="00645C55" w:rsidP="00B346D1">
      <w:r w:rsidRPr="00B346D1">
        <w:t>A) Бо ёрии ин фармон сатри панели таҷҳизотҳо ҷӯр карда мешавад;) Ин фармон катакчаҳои ҷадвали сохташударо якҷоя мекунад;) Ин фармон катакчаро ба сатру сутунҳо тақсим мекунад;) Ин фармон курсорро ба ҷои интихобшавандаи ҳуҷҷат мекӯчонад;) Ин фармон матни пешниҳодшавандаро аз ҳуҷҷат меёбад;</w:t>
      </w:r>
    </w:p>
    <w:p w:rsidR="00645C55" w:rsidRPr="00B346D1" w:rsidRDefault="00645C55" w:rsidP="00B346D1">
      <w:r w:rsidRPr="00B346D1">
        <w:t>68.</w:t>
      </w:r>
    </w:p>
    <w:p w:rsidR="00645C55" w:rsidRPr="00B346D1" w:rsidRDefault="00645C55" w:rsidP="00B346D1">
      <w:r w:rsidRPr="00B346D1">
        <w:t>Менюи Вставить фармони «Таблица» чӣ маъно дорад?</w:t>
      </w:r>
    </w:p>
    <w:p w:rsidR="00645C55" w:rsidRPr="00B346D1" w:rsidRDefault="00645C55" w:rsidP="00B346D1">
      <w:r w:rsidRPr="00B346D1">
        <w:t>A) Бо ёрии ин фармон сатрҳо, сутунҳо ва катакчаҳоро аз ҷадвалҳо ҷудо мекунанд;) Ин фармон катакчаҳои ҷадвали сохташударо якҷоя мекунад;) Ин фармон катакчаро ба сатру сутунҳо тақсим мекунад;</w:t>
      </w:r>
    </w:p>
    <w:p w:rsidR="00645C55" w:rsidRPr="00B346D1" w:rsidRDefault="00645C55" w:rsidP="00B346D1">
      <w:r w:rsidRPr="00B346D1">
        <w:t>D) Бо ёрии ин фармон дар саҳифаҳо ҷадвал гузоштан мумкин аст;) Ин фарон матни пешниҳодшавандаро аз ҳуҷҷат меёбад;</w:t>
      </w:r>
    </w:p>
    <w:p w:rsidR="00645C55" w:rsidRPr="00B346D1" w:rsidRDefault="00645C55" w:rsidP="00B346D1">
      <w:r w:rsidRPr="00B346D1">
        <w:t>69.</w:t>
      </w:r>
    </w:p>
    <w:p w:rsidR="00645C55" w:rsidRPr="00B346D1" w:rsidRDefault="00645C55" w:rsidP="00B346D1">
      <w:r w:rsidRPr="00B346D1">
        <w:t>Сатри менюҳои Power Point 2016 кадомҳоянд?</w:t>
      </w:r>
    </w:p>
    <w:p w:rsidR="00645C55" w:rsidRPr="00B346D1" w:rsidRDefault="00645C55" w:rsidP="00B346D1">
      <w:r w:rsidRPr="00B346D1">
        <w:t>A) Файл, Главная, Вставка, Дизайн, Переходы, Анимация, Слайд-шоу, Рецензирование, Вид;) Главная, Вставка, Разметка страницы, Ссылки, Рассылки, Рецензирование, Вид;) Файл, Вставка, Переходы, Ссылки, Рассылки, Анимация, Вид; ) Файл, Разметка страницы, Ссылки, Рассылки, Рецензирование, Вид; ) Файл, Вставка, Разметка страницы, Ссылки, Рассылки, Рецензирование;</w:t>
      </w:r>
    </w:p>
    <w:p w:rsidR="00645C55" w:rsidRPr="00B346D1" w:rsidRDefault="00645C55" w:rsidP="00B346D1">
      <w:r w:rsidRPr="00B346D1">
        <w:t>70.</w:t>
      </w:r>
    </w:p>
    <w:p w:rsidR="00645C55" w:rsidRPr="00B346D1" w:rsidRDefault="00645C55" w:rsidP="00B346D1">
      <w:r w:rsidRPr="00B346D1">
        <w:t>Типи ҳисобкунак чи функсия дорад?</w:t>
      </w:r>
    </w:p>
    <w:p w:rsidR="00645C55" w:rsidRPr="00B346D1" w:rsidRDefault="00645C55" w:rsidP="00B346D1">
      <w:r w:rsidRPr="00B346D1">
        <w:t>A) Намуди махсуси маълумотҳои натуралӣ, ки дар майдон такрор намешаванд ва ба таври автоматикӣ зиёд мешаванд;) Намуди махсуси маълумотҳои натуралӣ;) Намуди махсуси маълумотҳои натуралӣ, ки дар майдон такрор мешаванд;) ба таври автоматикӣ зиёд намешаванд;) намуди махсуси маълумотҳои натуралӣ, ки дар майдон такрор намешаванд ва ба таври автоматикӣ зиёд намешаванд;</w:t>
      </w:r>
    </w:p>
    <w:p w:rsidR="00645C55" w:rsidRPr="00B346D1" w:rsidRDefault="00645C55" w:rsidP="00B346D1">
      <w:r w:rsidRPr="00B346D1">
        <w:t>71.</w:t>
      </w:r>
    </w:p>
    <w:p w:rsidR="00645C55" w:rsidRPr="00B346D1" w:rsidRDefault="00645C55" w:rsidP="00B346D1">
      <w:r w:rsidRPr="00B346D1">
        <w:t>Фармони «Пустая Страница» дар кадом меню ҷойгир шудааст?</w:t>
      </w:r>
    </w:p>
    <w:p w:rsidR="00645C55" w:rsidRPr="00B346D1" w:rsidRDefault="00645C55" w:rsidP="00B346D1">
      <w:r w:rsidRPr="00B346D1">
        <w:t>A) Формат;</w:t>
      </w:r>
    </w:p>
    <w:p w:rsidR="00645C55" w:rsidRPr="00B346D1" w:rsidRDefault="00645C55" w:rsidP="00B346D1">
      <w:r w:rsidRPr="00B346D1">
        <w:t>B) Вставка;) Главная;) Вид;) Справка;</w:t>
      </w:r>
    </w:p>
    <w:p w:rsidR="00645C55" w:rsidRPr="00B346D1" w:rsidRDefault="00645C55" w:rsidP="00B346D1">
      <w:r w:rsidRPr="00B346D1">
        <w:t>72.</w:t>
      </w:r>
    </w:p>
    <w:p w:rsidR="00645C55" w:rsidRPr="00B346D1" w:rsidRDefault="00645C55" w:rsidP="00B346D1">
      <w:r w:rsidRPr="00B346D1">
        <w:t>Навишти дурусти WWW кадом аст?</w:t>
      </w:r>
    </w:p>
    <w:p w:rsidR="00645C55" w:rsidRPr="00B346D1" w:rsidRDefault="00645C55" w:rsidP="00B346D1">
      <w:r w:rsidRPr="00B346D1">
        <w:t>A) Word wid web;</w:t>
      </w:r>
    </w:p>
    <w:p w:rsidR="00645C55" w:rsidRPr="00B346D1" w:rsidRDefault="00645C55" w:rsidP="00B346D1">
      <w:r w:rsidRPr="00B346D1">
        <w:t>B) World wide web;) Word wid wed;) Worid wed web;</w:t>
      </w:r>
    </w:p>
    <w:p w:rsidR="00645C55" w:rsidRPr="00B346D1" w:rsidRDefault="00645C55" w:rsidP="00B346D1">
      <w:r w:rsidRPr="00B346D1">
        <w:t>E) Worid wide web;</w:t>
      </w:r>
    </w:p>
    <w:p w:rsidR="00645C55" w:rsidRPr="00B346D1" w:rsidRDefault="00645C55" w:rsidP="00B346D1">
      <w:r w:rsidRPr="00B346D1">
        <w:t>73.</w:t>
      </w:r>
    </w:p>
    <w:p w:rsidR="00645C55" w:rsidRPr="00B346D1" w:rsidRDefault="00645C55" w:rsidP="00B346D1">
      <w:r w:rsidRPr="00B346D1">
        <w:t>Менюи Вставка фармони «Надпись» чӣ маъно дорад?</w:t>
      </w:r>
    </w:p>
    <w:p w:rsidR="00645C55" w:rsidRPr="00B346D1" w:rsidRDefault="00645C55" w:rsidP="00B346D1">
      <w:r w:rsidRPr="00B346D1">
        <w:t>A) Ин фармон дар саҳифаҳои файл равзанаи расмҳоро мебарорад;</w:t>
      </w:r>
    </w:p>
    <w:p w:rsidR="00645C55" w:rsidRPr="00B346D1" w:rsidRDefault="00645C55" w:rsidP="00B346D1">
      <w:r w:rsidRPr="00B346D1">
        <w:t>B) Ин фармон барои номгузории расму графикҳо хизмат мекунад;) Ин фармон катакчаро ба сатру сутунҳо тақсим мекунад;) Бо ёрии ин фармон ранги варақи саҳифаҳои файлро муайян мекунанд;) Ин фармон барои илова намудани сутуни нав дар саҳифаҳои файл хизмат мекунад;</w:t>
      </w:r>
    </w:p>
    <w:p w:rsidR="00645C55" w:rsidRPr="00B346D1" w:rsidRDefault="00645C55" w:rsidP="00B346D1">
      <w:r w:rsidRPr="00B346D1">
        <w:t>74.</w:t>
      </w:r>
    </w:p>
    <w:p w:rsidR="00645C55" w:rsidRPr="00B346D1" w:rsidRDefault="00645C55" w:rsidP="00B346D1">
      <w:r w:rsidRPr="00B346D1">
        <w:t>Менюи Файл фармони «Свойства» чӣ маъно дорад?</w:t>
      </w:r>
    </w:p>
    <w:p w:rsidR="00645C55" w:rsidRPr="00B346D1" w:rsidRDefault="00645C55" w:rsidP="00B346D1">
      <w:r w:rsidRPr="00B346D1">
        <w:t>A) Ин фармон хосиятҳои файлро ба истифодабаранда пешниҳод мекунад;) Ин фармон руйхати барномаҳое, ки дар онҳо расму графикҳо сабт шудаанд пешниҳод мекунад;) Ин фармон катакчаро ба сатру сутунҳо тақсим мекунад;) Ин фармон хосиятҳои ҷадвали дар саҳифаи файл бударо пешниҳод мекунад;) Ин фармон барои таҳрири катакчаҳо хизмат мекунад;</w:t>
      </w:r>
    </w:p>
    <w:p w:rsidR="00645C55" w:rsidRPr="00B346D1" w:rsidRDefault="00645C55" w:rsidP="00B346D1">
      <w:r w:rsidRPr="00B346D1">
        <w:t>75.</w:t>
      </w:r>
    </w:p>
    <w:p w:rsidR="00645C55" w:rsidRPr="00B346D1" w:rsidRDefault="00645C55" w:rsidP="00B346D1">
      <w:r w:rsidRPr="00B346D1">
        <w:t>Менюи Макет фармони «Ориентация» чӣ маъно дорад?</w:t>
      </w:r>
    </w:p>
    <w:p w:rsidR="00645C55" w:rsidRPr="00B346D1" w:rsidRDefault="00645C55" w:rsidP="00B346D1">
      <w:r w:rsidRPr="00B346D1">
        <w:t>A) Бо ёрии ин фармон сатрҳо, сутунҳо ва катакчаҳоро аз ҷадвалҳо ҷудо мекунанд;) Ин фармон катакчаҳои ҷадвали сохташударо якҷоя мекунад;) Ин фармон катакчаро ба сатру сутунҳо тақсим мекунад;) Ин фармон курсорро ба ҷои интихобшавандаи ҳуҷҷат мекӯчонад;</w:t>
      </w:r>
    </w:p>
    <w:p w:rsidR="00645C55" w:rsidRPr="00B346D1" w:rsidRDefault="00645C55" w:rsidP="00B346D1">
      <w:r w:rsidRPr="00B346D1">
        <w:t>E) Ин фарон саҳифаро дар намуди «книжная» ва «альбомная» пешниҳод мекунад;</w:t>
      </w:r>
    </w:p>
    <w:p w:rsidR="00645C55" w:rsidRPr="00B346D1" w:rsidRDefault="00645C55" w:rsidP="00B346D1">
      <w:r w:rsidRPr="00B346D1">
        <w:t>76.</w:t>
      </w:r>
    </w:p>
    <w:p w:rsidR="00645C55" w:rsidRPr="00B346D1" w:rsidRDefault="00645C55" w:rsidP="00B346D1">
      <w:r w:rsidRPr="00B346D1">
        <w:t>Мастер функсия дар барномаи MS excel барои чи хизмат мерасонад?</w:t>
      </w:r>
    </w:p>
    <w:p w:rsidR="00645C55" w:rsidRPr="00B346D1" w:rsidRDefault="00645C55" w:rsidP="00B346D1">
      <w:r w:rsidRPr="00B346D1">
        <w:t>A) Барои истифодабарии ячейкаҳо;</w:t>
      </w:r>
    </w:p>
    <w:p w:rsidR="00645C55" w:rsidRPr="00B346D1" w:rsidRDefault="00645C55" w:rsidP="00B346D1">
      <w:r w:rsidRPr="00B346D1">
        <w:t>B) Барои истифодабарии функсияҳо;) Барои истифодабарии сатрҳо;) Барои истифодабарии сутунҳо;) Барои истифодабарии диаграммаҳо;</w:t>
      </w:r>
    </w:p>
    <w:p w:rsidR="00645C55" w:rsidRPr="00B346D1" w:rsidRDefault="00645C55" w:rsidP="00B346D1">
      <w:r w:rsidRPr="00B346D1">
        <w:t>77.</w:t>
      </w:r>
    </w:p>
    <w:p w:rsidR="00645C55" w:rsidRPr="00B346D1" w:rsidRDefault="00645C55" w:rsidP="00B346D1">
      <w:r w:rsidRPr="00B346D1">
        <w:t>Мастер диаграмма дар барномаи MS excel барои чӣ хизмат мерасонад?</w:t>
      </w:r>
    </w:p>
    <w:p w:rsidR="00645C55" w:rsidRPr="00B346D1" w:rsidRDefault="00645C55" w:rsidP="00B346D1">
      <w:r w:rsidRPr="00B346D1">
        <w:t>A) Барои нест намудани сатрҳо;) Барои нест намудани сутунҳо;) Барои нест намудани маълумотҳо;</w:t>
      </w:r>
    </w:p>
    <w:p w:rsidR="00645C55" w:rsidRPr="00B346D1" w:rsidRDefault="00645C55" w:rsidP="00B346D1">
      <w:r w:rsidRPr="00B346D1">
        <w:t>D) Барои сохтани диаграмма;) Барои сохтани ҷадвалҳо;</w:t>
      </w:r>
    </w:p>
    <w:p w:rsidR="00645C55" w:rsidRPr="00B346D1" w:rsidRDefault="00645C55" w:rsidP="00B346D1">
      <w:r w:rsidRPr="00B346D1">
        <w:t>78.</w:t>
      </w:r>
    </w:p>
    <w:p w:rsidR="00645C55" w:rsidRPr="00B346D1" w:rsidRDefault="00645C55" w:rsidP="00B346D1">
      <w:r w:rsidRPr="00B346D1">
        <w:t>Компонентҳои асосии барномавии шабака гуфта чиро дарназар дорем?</w:t>
      </w:r>
    </w:p>
    <w:p w:rsidR="00645C55" w:rsidRPr="00B346D1" w:rsidRDefault="00645C55" w:rsidP="00B346D1">
      <w:r w:rsidRPr="00B346D1">
        <w:t>A) Системаи итилооти;) Системаи интиқолдиҳи;</w:t>
      </w:r>
    </w:p>
    <w:p w:rsidR="00645C55" w:rsidRPr="00B346D1" w:rsidRDefault="00645C55" w:rsidP="00B346D1">
      <w:r w:rsidRPr="00B346D1">
        <w:t>C) Системаи амалиёти;) Системаи идора куни;) Системаи хориҷ куни;</w:t>
      </w:r>
    </w:p>
    <w:p w:rsidR="00645C55" w:rsidRPr="00B346D1" w:rsidRDefault="00645C55" w:rsidP="00B346D1">
      <w:r w:rsidRPr="00B346D1">
        <w:t>79.</w:t>
      </w:r>
    </w:p>
    <w:p w:rsidR="00645C55" w:rsidRPr="00B346D1" w:rsidRDefault="00645C55" w:rsidP="00B346D1">
      <w:r w:rsidRPr="00B346D1">
        <w:t>Сервер чист?</w:t>
      </w:r>
    </w:p>
    <w:p w:rsidR="00645C55" w:rsidRPr="00B346D1" w:rsidRDefault="00645C55" w:rsidP="00B346D1">
      <w:r w:rsidRPr="00B346D1">
        <w:t>A) базаи умумии компютер;) кампютери асосии корхона;</w:t>
      </w:r>
    </w:p>
    <w:p w:rsidR="00645C55" w:rsidRPr="00B346D1" w:rsidRDefault="00645C55" w:rsidP="00B346D1">
      <w:r w:rsidRPr="00B346D1">
        <w:t>C) ин компютере аст ки ресурсои худро ба дигар истифодабарандагони шабака пешниход мекунад;) ин компютере ас тки ресурсхои худро ба дигар истифодабарандагони шабака пешниход мекунад ва бе куваи барк кор мекунад;) маркази чойгиршавии компютерхо;</w:t>
      </w:r>
    </w:p>
    <w:p w:rsidR="00645C55" w:rsidRPr="00B346D1" w:rsidRDefault="00645C55" w:rsidP="00B346D1">
      <w:r w:rsidRPr="00B346D1">
        <w:t>80.</w:t>
      </w:r>
    </w:p>
    <w:p w:rsidR="00645C55" w:rsidRPr="00B346D1" w:rsidRDefault="00645C55" w:rsidP="00B346D1">
      <w:r w:rsidRPr="00B346D1">
        <w:t>Фармонҳои менюи Вид - и МS Word кадомҳоянд?</w:t>
      </w:r>
    </w:p>
    <w:p w:rsidR="00645C55" w:rsidRPr="00B346D1" w:rsidRDefault="00645C55" w:rsidP="00B346D1">
      <w:r w:rsidRPr="00B346D1">
        <w:t>A) Создать, открыть, закрыть…;) Шрифт, абзац, список…;) Вставить, удалить, выделить…;) Отменить удаление, повторить удаление, вырезать…;</w:t>
      </w:r>
    </w:p>
    <w:p w:rsidR="00645C55" w:rsidRPr="00B346D1" w:rsidRDefault="00645C55" w:rsidP="00B346D1">
      <w:r w:rsidRPr="00B346D1">
        <w:t>E) Обычный, web- документ, разметки страниц, черновик;</w:t>
      </w:r>
    </w:p>
    <w:p w:rsidR="00645C55" w:rsidRPr="00B346D1" w:rsidRDefault="00645C55" w:rsidP="00B346D1">
      <w:r w:rsidRPr="00B346D1">
        <w:t>81.</w:t>
      </w:r>
    </w:p>
    <w:p w:rsidR="00645C55" w:rsidRPr="00B346D1" w:rsidRDefault="00645C55" w:rsidP="00B346D1">
      <w:r w:rsidRPr="00B346D1">
        <w:t>Фармонҳои менюи Вставка - и МS Word кадомҳоянд?</w:t>
      </w:r>
    </w:p>
    <w:p w:rsidR="00645C55" w:rsidRPr="00B346D1" w:rsidRDefault="00645C55" w:rsidP="00B346D1">
      <w:r w:rsidRPr="00B346D1">
        <w:t>A) Фигуры, диаграмма, рисунка, таблица, символ…;) справка по Ms Word, показать помощника, что это такое…;) вставить, удалить, выделить…;) новое, упорядочить все, разделить…;) обычный, web- документ, разметки страницы…;</w:t>
      </w:r>
    </w:p>
    <w:p w:rsidR="00645C55" w:rsidRPr="00B346D1" w:rsidRDefault="00645C55" w:rsidP="00B346D1">
      <w:r w:rsidRPr="00B346D1">
        <w:t>82.</w:t>
      </w:r>
    </w:p>
    <w:p w:rsidR="00645C55" w:rsidRPr="00B346D1" w:rsidRDefault="00645C55" w:rsidP="00B346D1">
      <w:r w:rsidRPr="00B346D1">
        <w:t>Фармонҳои менюи Рецензирование - и МS Word кадомҳоянд?</w:t>
      </w:r>
    </w:p>
    <w:p w:rsidR="00645C55" w:rsidRPr="00B346D1" w:rsidRDefault="00645C55" w:rsidP="00B346D1">
      <w:r w:rsidRPr="00B346D1">
        <w:t>A) разрыв, номера страниц, дата и время…;</w:t>
      </w:r>
    </w:p>
    <w:p w:rsidR="00645C55" w:rsidRPr="00B346D1" w:rsidRDefault="00645C55" w:rsidP="00B346D1">
      <w:r w:rsidRPr="00B346D1">
        <w:t>B) провописание, язык, статистика, перевод…;) вставить, удалить, выделить…;) отменить удаление, повторить удаление, вырезать…;) обычный, web- документ, разметки страницы…;</w:t>
      </w:r>
    </w:p>
    <w:p w:rsidR="00645C55" w:rsidRPr="00B346D1" w:rsidRDefault="00645C55" w:rsidP="00B346D1">
      <w:r w:rsidRPr="00B346D1">
        <w:t>83.</w:t>
      </w:r>
    </w:p>
    <w:p w:rsidR="00645C55" w:rsidRPr="00B346D1" w:rsidRDefault="00645C55" w:rsidP="00B346D1">
      <w:r w:rsidRPr="00B346D1">
        <w:t>Ҷадвали электронии MS – Excel 2003 аз чанд катакча иборат аст?</w:t>
      </w:r>
    </w:p>
    <w:p w:rsidR="00645C55" w:rsidRPr="00B346D1" w:rsidRDefault="00645C55" w:rsidP="00B346D1">
      <w:r w:rsidRPr="00B346D1">
        <w:t>A) 16771216;) 16778216;) 16877216;) 16787216;</w:t>
      </w:r>
    </w:p>
    <w:p w:rsidR="00645C55" w:rsidRPr="00B346D1" w:rsidRDefault="00645C55" w:rsidP="00B346D1">
      <w:r w:rsidRPr="00B346D1">
        <w:t>E) 16777216;</w:t>
      </w:r>
    </w:p>
    <w:p w:rsidR="00645C55" w:rsidRPr="00B346D1" w:rsidRDefault="00645C55" w:rsidP="00B346D1">
      <w:r w:rsidRPr="00B346D1">
        <w:t>84.</w:t>
      </w:r>
    </w:p>
    <w:p w:rsidR="00645C55" w:rsidRPr="00B346D1" w:rsidRDefault="00645C55" w:rsidP="00B346D1">
      <w:r w:rsidRPr="00B346D1">
        <w:t>Фармони «Таблица» дар кадом меню ҷойгир шудааст?</w:t>
      </w:r>
    </w:p>
    <w:p w:rsidR="00645C55" w:rsidRPr="00B346D1" w:rsidRDefault="00645C55" w:rsidP="00B346D1">
      <w:r w:rsidRPr="00B346D1">
        <w:t>A) Формат;</w:t>
      </w:r>
    </w:p>
    <w:p w:rsidR="00645C55" w:rsidRPr="00B346D1" w:rsidRDefault="00645C55" w:rsidP="00B346D1">
      <w:r w:rsidRPr="00B346D1">
        <w:t>B) Вставка;) Главная;) Вид;) Справка;</w:t>
      </w:r>
    </w:p>
    <w:p w:rsidR="00645C55" w:rsidRPr="00B346D1" w:rsidRDefault="00645C55" w:rsidP="00B346D1">
      <w:r w:rsidRPr="00B346D1">
        <w:t>85.</w:t>
      </w:r>
    </w:p>
    <w:p w:rsidR="00645C55" w:rsidRPr="00B346D1" w:rsidRDefault="00645C55" w:rsidP="00B346D1">
      <w:r w:rsidRPr="00B346D1">
        <w:t>Дар Интенрнет чанд маркази идоракуни вуҷуд дорад?</w:t>
      </w:r>
    </w:p>
    <w:p w:rsidR="00645C55" w:rsidRPr="00B346D1" w:rsidRDefault="00645C55" w:rsidP="00B346D1">
      <w:r w:rsidRPr="00B346D1">
        <w:t>A) 1-то;) 5-то;) 7-то;</w:t>
      </w:r>
    </w:p>
    <w:p w:rsidR="00645C55" w:rsidRPr="00B346D1" w:rsidRDefault="00645C55" w:rsidP="00B346D1">
      <w:r w:rsidRPr="00B346D1">
        <w:t>D) Вуҷуд надорад;) Бе ҳисоб;</w:t>
      </w:r>
    </w:p>
    <w:p w:rsidR="00645C55" w:rsidRPr="00B346D1" w:rsidRDefault="00645C55" w:rsidP="00B346D1">
      <w:r w:rsidRPr="00B346D1">
        <w:t>86.</w:t>
      </w:r>
    </w:p>
    <w:p w:rsidR="00645C55" w:rsidRPr="00B346D1" w:rsidRDefault="00645C55" w:rsidP="00B346D1">
      <w:r w:rsidRPr="00B346D1">
        <w:t>Шабака бе таъминоти барномавӣ?</w:t>
      </w:r>
    </w:p>
    <w:p w:rsidR="00645C55" w:rsidRPr="00B346D1" w:rsidRDefault="00645C55" w:rsidP="00B346D1">
      <w:r w:rsidRPr="00B346D1">
        <w:t>A) Вуҷуд дошта метавонад;) Вуҷуд дошта наметавонад дар баъзе ҳолатҳо;) Вуҷуд доштанаш аниқ нест;</w:t>
      </w:r>
    </w:p>
    <w:p w:rsidR="00645C55" w:rsidRPr="00B346D1" w:rsidRDefault="00645C55" w:rsidP="00B346D1">
      <w:r w:rsidRPr="00B346D1">
        <w:t>D) Вуҷуд дошта наметавонад;) Вуҷуд дошта метавонад на ҳама вақт;</w:t>
      </w:r>
    </w:p>
    <w:p w:rsidR="00645C55" w:rsidRPr="00B346D1" w:rsidRDefault="00645C55" w:rsidP="00B346D1">
      <w:r w:rsidRPr="00B346D1">
        <w:t>87.</w:t>
      </w:r>
    </w:p>
    <w:p w:rsidR="00645C55" w:rsidRPr="00B346D1" w:rsidRDefault="00645C55" w:rsidP="00B346D1">
      <w:r w:rsidRPr="00B346D1">
        <w:t>Web – саҳифаҳо бо ёрии забони?</w:t>
      </w:r>
    </w:p>
    <w:p w:rsidR="00645C55" w:rsidRPr="00B346D1" w:rsidRDefault="00645C55" w:rsidP="00B346D1">
      <w:r w:rsidRPr="00B346D1">
        <w:t>A) C++ ташкил меёбанд;) Delphi ташкил меёбанд;</w:t>
      </w:r>
    </w:p>
    <w:p w:rsidR="00645C55" w:rsidRPr="00B346D1" w:rsidRDefault="00645C55" w:rsidP="00B346D1">
      <w:r w:rsidRPr="00B346D1">
        <w:t>C) HTML ташкил меёбанд;) Visual Basic ташкил меёбанд;) Visual C ++ ташкил меёбанд;</w:t>
      </w:r>
    </w:p>
    <w:p w:rsidR="00645C55" w:rsidRPr="00B346D1" w:rsidRDefault="00645C55" w:rsidP="00B346D1">
      <w:r w:rsidRPr="00B346D1">
        <w:t>88.</w:t>
      </w:r>
    </w:p>
    <w:p w:rsidR="00645C55" w:rsidRPr="00B346D1" w:rsidRDefault="00645C55" w:rsidP="00B346D1">
      <w:r w:rsidRPr="00B346D1">
        <w:t>Соли 1984 – чанд компютер ба шабака пайваст буд?</w:t>
      </w:r>
    </w:p>
    <w:p w:rsidR="00645C55" w:rsidRPr="00B346D1" w:rsidRDefault="00645C55" w:rsidP="00B346D1">
      <w:r w:rsidRPr="00B346D1">
        <w:t>A) 10000;) 1500;</w:t>
      </w:r>
    </w:p>
    <w:p w:rsidR="00645C55" w:rsidRPr="00B346D1" w:rsidRDefault="00645C55" w:rsidP="00B346D1">
      <w:r w:rsidRPr="00B346D1">
        <w:t>C) 1000;) 100000;) 25000;</w:t>
      </w:r>
    </w:p>
    <w:p w:rsidR="00645C55" w:rsidRPr="00B346D1" w:rsidRDefault="00645C55" w:rsidP="00B346D1">
      <w:r w:rsidRPr="00B346D1">
        <w:t>89.</w:t>
      </w:r>
    </w:p>
    <w:p w:rsidR="00645C55" w:rsidRPr="00B346D1" w:rsidRDefault="00645C55" w:rsidP="00B346D1">
      <w:r w:rsidRPr="00B346D1">
        <w:t>Асоси интерфейси ҳар гунна барномаро чи ташкил медиҳад?</w:t>
      </w:r>
    </w:p>
    <w:p w:rsidR="00645C55" w:rsidRPr="00B346D1" w:rsidRDefault="00645C55" w:rsidP="00B346D1">
      <w:r w:rsidRPr="00B346D1">
        <w:t>A) шакл;) саҳифа;) модул;) макрос;) таҷхизот;</w:t>
      </w:r>
    </w:p>
    <w:p w:rsidR="00645C55" w:rsidRPr="00B346D1" w:rsidRDefault="00645C55" w:rsidP="00B346D1">
      <w:r w:rsidRPr="00B346D1">
        <w:t>90.</w:t>
      </w:r>
    </w:p>
    <w:p w:rsidR="00645C55" w:rsidRPr="00B346D1" w:rsidRDefault="00645C55" w:rsidP="00B346D1">
      <w:r w:rsidRPr="00B346D1">
        <w:t>Картаи шабака таҷҳизоте мебошад, ки?</w:t>
      </w:r>
    </w:p>
    <w:p w:rsidR="00645C55" w:rsidRPr="00B346D1" w:rsidRDefault="00645C55" w:rsidP="00B346D1">
      <w:r w:rsidRPr="00B346D1">
        <w:t>A) Суръати компютеро баланд мекунад;) Суръати компютеро паст мекунад;</w:t>
      </w:r>
    </w:p>
    <w:p w:rsidR="00645C55" w:rsidRPr="00B346D1" w:rsidRDefault="00645C55" w:rsidP="00B346D1">
      <w:r w:rsidRPr="00B346D1">
        <w:t>C) Аз ҷиҳати физики компютерро бо шабака пайваст мекунад;) Аз ҷиҳати физики компютерро аз шабака ҷудо мекунад;) Аз ҷиҳати физики компютерро бо шабака пайваст шудан намемонад;</w:t>
      </w:r>
    </w:p>
    <w:p w:rsidR="00645C55" w:rsidRPr="00B346D1" w:rsidRDefault="00645C55" w:rsidP="00B346D1">
      <w:r w:rsidRPr="00B346D1">
        <w:t>91.</w:t>
      </w:r>
    </w:p>
    <w:p w:rsidR="00645C55" w:rsidRPr="00B346D1" w:rsidRDefault="00645C55" w:rsidP="00B346D1">
      <w:r w:rsidRPr="00B346D1">
        <w:t>Фармонҳои менюи Макет-и МS Word кадомҳоянд?</w:t>
      </w:r>
    </w:p>
    <w:p w:rsidR="00645C55" w:rsidRPr="00B346D1" w:rsidRDefault="00645C55" w:rsidP="00B346D1">
      <w:r w:rsidRPr="00B346D1">
        <w:t>A) Поля, ориентация, размер, калонки…;) Правописание, язык, статистика…;) Вставить, удалить, выделить…;) Отменить удаление, повторить удаление, вырезать…;) Обычный, web - документ, разметки страницы;</w:t>
      </w:r>
    </w:p>
    <w:p w:rsidR="00645C55" w:rsidRPr="00B346D1" w:rsidRDefault="00645C55" w:rsidP="00B346D1">
      <w:r w:rsidRPr="00B346D1">
        <w:t>92.</w:t>
      </w:r>
    </w:p>
    <w:p w:rsidR="00645C55" w:rsidRPr="00B346D1" w:rsidRDefault="00645C55" w:rsidP="00B346D1">
      <w:r w:rsidRPr="00B346D1">
        <w:t>Дар барномаи Ms-Word ҳангоми буридан (қайчӣ) ахборот ба куҷо ҷойгир мешавад?</w:t>
      </w:r>
    </w:p>
    <w:p w:rsidR="00645C55" w:rsidRPr="00B346D1" w:rsidRDefault="00645C55" w:rsidP="00B346D1">
      <w:r w:rsidRPr="00B346D1">
        <w:t>A) Ба File;) Ба корзина;</w:t>
      </w:r>
    </w:p>
    <w:p w:rsidR="00645C55" w:rsidRPr="00B346D1" w:rsidRDefault="00645C55" w:rsidP="00B346D1">
      <w:r w:rsidRPr="00B346D1">
        <w:t>C) Ба буфер обмена;) Ба панели асбобҳо;) Ба архив;</w:t>
      </w:r>
    </w:p>
    <w:p w:rsidR="00645C55" w:rsidRPr="00B346D1" w:rsidRDefault="00645C55" w:rsidP="00B346D1">
      <w:r w:rsidRPr="00B346D1">
        <w:t>93.</w:t>
      </w:r>
    </w:p>
    <w:p w:rsidR="00645C55" w:rsidRPr="00B346D1" w:rsidRDefault="00645C55" w:rsidP="00B346D1">
      <w:r w:rsidRPr="00B346D1">
        <w:t>Хотираи фаврӣ барои чӣ хизмат мекунад?</w:t>
      </w:r>
    </w:p>
    <w:p w:rsidR="00645C55" w:rsidRPr="00B346D1" w:rsidRDefault="00645C55" w:rsidP="00B346D1">
      <w:r w:rsidRPr="00B346D1">
        <w:t>A) Маҷмӯи микросхемаҳое, ки барои муваққатан нигоҳ доштани додашудаҳо хизмат мекунад;) идора намудани пай дар пайии иҷроиши ин амалҳоро иҷро мекунад;) микросхемаи асосии компютер мебошад;</w:t>
      </w:r>
    </w:p>
    <w:p w:rsidR="00645C55" w:rsidRPr="00B346D1" w:rsidRDefault="00645C55" w:rsidP="00B346D1">
      <w:r w:rsidRPr="00B346D1">
        <w:t>D) микросхемаи асосии компютер мебошад ва барои муваққатан нигоҳ доштани додашудаҳо хизмат мекунад;) микросхемаи асосии компютер мебошад ва аз мавҷудияти қувваи барқ вобастагӣ надорад;</w:t>
      </w:r>
    </w:p>
    <w:p w:rsidR="00645C55" w:rsidRPr="00B346D1" w:rsidRDefault="00645C55" w:rsidP="00B346D1">
      <w:r w:rsidRPr="00B346D1">
        <w:t>94.</w:t>
      </w:r>
    </w:p>
    <w:p w:rsidR="00645C55" w:rsidRPr="00B346D1" w:rsidRDefault="00645C55" w:rsidP="00B346D1">
      <w:r w:rsidRPr="00B346D1">
        <w:t>Системаи оператсионӣ чист?</w:t>
      </w:r>
    </w:p>
    <w:p w:rsidR="00645C55" w:rsidRPr="00B346D1" w:rsidRDefault="00645C55" w:rsidP="00B346D1">
      <w:r w:rsidRPr="00B346D1">
        <w:t>A) маҷмӯи барномаҳоест, ки раванди коркарди додашудаҳо ва робитаи миёнаи истифодабарандаю компютерро идора менамояд;) системаҳои барномасозӣ;) додашудаҳо ва компютер;) барномаҳои корӣ;) системаҳои назоратӣ ва диагностикӣ;</w:t>
      </w:r>
    </w:p>
    <w:p w:rsidR="00645C55" w:rsidRPr="00B346D1" w:rsidRDefault="00645C55" w:rsidP="00B346D1">
      <w:r w:rsidRPr="00B346D1">
        <w:t>95.</w:t>
      </w:r>
    </w:p>
    <w:p w:rsidR="00645C55" w:rsidRPr="00B346D1" w:rsidRDefault="00645C55" w:rsidP="00B346D1">
      <w:r w:rsidRPr="00B346D1">
        <w:t>То 1 январи соли 2000 Интернет?</w:t>
      </w:r>
    </w:p>
    <w:p w:rsidR="00645C55" w:rsidRPr="00B346D1" w:rsidRDefault="00645C55" w:rsidP="00B346D1">
      <w:r w:rsidRPr="00B346D1">
        <w:t>A) 50 миллион компютерро ба ҳамдигар пайваст намудааст;</w:t>
      </w:r>
    </w:p>
    <w:p w:rsidR="00645C55" w:rsidRPr="00B346D1" w:rsidRDefault="00645C55" w:rsidP="00B346D1">
      <w:r w:rsidRPr="00B346D1">
        <w:t>B) 70 миллион компютерро ба ҳамдигар пайваст намудааст;) 10 миллион компютерро ба ҳамдигар пайваст намудааст;) 60 миллион компютерро ба ҳамдигар пайваст намудааст;) 30 миллион компютерро ба ҳамдигар пайваст намудааст;</w:t>
      </w:r>
    </w:p>
    <w:p w:rsidR="00645C55" w:rsidRPr="00B346D1" w:rsidRDefault="00645C55" w:rsidP="00B346D1">
      <w:r w:rsidRPr="00B346D1">
        <w:t>96.</w:t>
      </w:r>
    </w:p>
    <w:p w:rsidR="00645C55" w:rsidRPr="00B346D1" w:rsidRDefault="00645C55" w:rsidP="00B346D1">
      <w:r w:rsidRPr="00B346D1">
        <w:t>Иттилооти “мукаммал”?</w:t>
      </w:r>
    </w:p>
    <w:p w:rsidR="00645C55" w:rsidRPr="00B346D1" w:rsidRDefault="00645C55" w:rsidP="00B346D1">
      <w:r w:rsidRPr="00B346D1">
        <w:t xml:space="preserve">A) иттилоот мукаммал ҳисобида мешавад, агар вай барои фаҳмиши вазъи асл ва қабули қарори дахлдор кифоя бошад; ) иттилоот мукаммал ҳисобида мешавад, агар вай барандаи моддиро тасвир намояд; ) иттилоот мукаммал ҳисобида мешавад, агар вай вазъи аслро дуруст тасвир намояд; ) иттилоот мукаммал ҳисобида мешавад, агар вай дар ҷойи қабли боқи монад; ) иттилоот мукаммал ҳисобида мешавад, агар вай дараҷаи беҳтари наздикии вазъи аслии обьект бошад; </w:t>
      </w:r>
    </w:p>
    <w:p w:rsidR="00645C55" w:rsidRPr="00B346D1" w:rsidRDefault="00645C55" w:rsidP="00B346D1">
      <w:r w:rsidRPr="00B346D1">
        <w:t>97.</w:t>
      </w:r>
    </w:p>
    <w:p w:rsidR="00645C55" w:rsidRPr="00B346D1" w:rsidRDefault="00645C55" w:rsidP="00B346D1">
      <w:r w:rsidRPr="00B346D1">
        <w:t>Иттилооти “муҳим”?</w:t>
      </w:r>
    </w:p>
    <w:p w:rsidR="00645C55" w:rsidRPr="00B346D1" w:rsidRDefault="00645C55" w:rsidP="00B346D1">
      <w:r w:rsidRPr="00B346D1">
        <w:t xml:space="preserve">A) иттилоот муҳим ҳисобида мешавад, агар вай барои фаҳмиши вазъи асл ва қабули қарори дахлдор кифоя бошад; </w:t>
      </w:r>
    </w:p>
    <w:p w:rsidR="00645C55" w:rsidRPr="00B346D1" w:rsidRDefault="00645C55" w:rsidP="00B346D1">
      <w:r w:rsidRPr="00B346D1">
        <w:t xml:space="preserve">B) иттилоот муҳим ҳисобида мешавад, ки бо ёрии он кадом масъалаҳо ҳал карда мешаванд; ) иттилоот муҳим ҳисобида мешавад, агар вай вазъи аслро дуруст тасвир намояд; ) иттилоот муҳим ҳисобида мешавад, агар вай дар ҷойи қабли низ боқи монад; ) иттилоот муҳим ҳисобида мешавад, агар вай дараҷаи беҳтари наздикии вазъи аслии обьект бошад; </w:t>
      </w:r>
    </w:p>
    <w:p w:rsidR="00645C55" w:rsidRPr="00B346D1" w:rsidRDefault="00645C55" w:rsidP="00B346D1">
      <w:r w:rsidRPr="00B346D1">
        <w:t>98.</w:t>
      </w:r>
    </w:p>
    <w:p w:rsidR="00645C55" w:rsidRPr="00B346D1" w:rsidRDefault="00645C55" w:rsidP="00B346D1">
      <w:r w:rsidRPr="00B346D1">
        <w:t>Бо фармони кадом вазорати ИМА интернет сохта шуд?</w:t>
      </w:r>
    </w:p>
    <w:p w:rsidR="00645C55" w:rsidRPr="00B346D1" w:rsidRDefault="00645C55" w:rsidP="00B346D1">
      <w:r w:rsidRPr="00B346D1">
        <w:t>A) вазорати тандурусти;) вазорати ичтимои;) вазорати иқтисоди;</w:t>
      </w:r>
    </w:p>
    <w:p w:rsidR="00645C55" w:rsidRPr="00B346D1" w:rsidRDefault="00645C55" w:rsidP="00B346D1">
      <w:r w:rsidRPr="00B346D1">
        <w:t>D) вазорати мудофия;</w:t>
      </w:r>
      <w:r w:rsidRPr="00B346D1">
        <w:tab/>
      </w:r>
    </w:p>
    <w:p w:rsidR="00645C55" w:rsidRPr="00B346D1" w:rsidRDefault="00645C55" w:rsidP="00B346D1">
      <w:r w:rsidRPr="00B346D1">
        <w:t>E) вазорати мурофиа;</w:t>
      </w:r>
    </w:p>
    <w:p w:rsidR="00645C55" w:rsidRPr="00B346D1" w:rsidRDefault="00645C55" w:rsidP="00B346D1">
      <w:r w:rsidRPr="00B346D1">
        <w:t>99.</w:t>
      </w:r>
    </w:p>
    <w:p w:rsidR="00645C55" w:rsidRPr="00B346D1" w:rsidRDefault="00645C55" w:rsidP="00B346D1">
      <w:r w:rsidRPr="00B346D1">
        <w:t>Алгоритмҳои даврӣ чигунаанд?</w:t>
      </w:r>
    </w:p>
    <w:p w:rsidR="00645C55" w:rsidRPr="00B346D1" w:rsidRDefault="00645C55" w:rsidP="00B346D1">
      <w:r w:rsidRPr="00B346D1">
        <w:t>A) амалҳо паи ҳам гузаронида такроран иҷро мешавад;) якто шарт ҳатмӣ мебошад;</w:t>
      </w:r>
    </w:p>
    <w:p w:rsidR="00645C55" w:rsidRPr="00B346D1" w:rsidRDefault="00645C55" w:rsidP="00B346D1">
      <w:r w:rsidRPr="00B346D1">
        <w:t>C) дар алгоритмҳои даврӣ як қатор амалҳо такроран иҷро мешаванд;) раванди ҳисоб аз рӯи тартиби ҷойгиршавии амалҳо паи ҳам гузаронида мешавад;) раванди ҳисоб як хати рост мебошад;</w:t>
      </w:r>
    </w:p>
    <w:p w:rsidR="00645C55" w:rsidRPr="00B346D1" w:rsidRDefault="00645C55" w:rsidP="00B346D1">
      <w:r w:rsidRPr="00B346D1">
        <w:t>100.</w:t>
      </w:r>
    </w:p>
    <w:p w:rsidR="00645C55" w:rsidRPr="00B346D1" w:rsidRDefault="00645C55" w:rsidP="00B346D1">
      <w:r w:rsidRPr="00B346D1">
        <w:t>Тугмаҳои Ctr+W дар якҷоягӣ ҳангоми кор дар барномаҳои офисӣ чӣ вазифаро иҷро мекунанд?</w:t>
      </w:r>
    </w:p>
    <w:p w:rsidR="00645C55" w:rsidRPr="00B346D1" w:rsidRDefault="00645C55" w:rsidP="00B346D1">
      <w:r w:rsidRPr="00B346D1">
        <w:t>A) Дар экран аз ду ва зиёда файл кушода бошад бо навбат фаъол мегардонад;) «Редактори Visual Basic»-ро фаъол мекунад;) Менюи «Таблица»-ро фаъол мекунад;</w:t>
      </w:r>
    </w:p>
    <w:p w:rsidR="00645C55" w:rsidRPr="00B346D1" w:rsidRDefault="00645C55" w:rsidP="00B346D1">
      <w:r w:rsidRPr="00B346D1">
        <w:t>D) Равзанаи фаъолро маҳкам мекунад;) Менюи «Формат»-ро фаъол мекунад;</w:t>
      </w:r>
    </w:p>
    <w:p w:rsidR="00645C55" w:rsidRPr="00B346D1" w:rsidRDefault="00645C55" w:rsidP="00B346D1">
      <w:r w:rsidRPr="00B346D1">
        <w:t>101.</w:t>
      </w:r>
    </w:p>
    <w:p w:rsidR="00645C55" w:rsidRPr="00B346D1" w:rsidRDefault="00645C55" w:rsidP="00B346D1">
      <w:r w:rsidRPr="00B346D1">
        <w:t>Фармони «Предварительный просмотр…» чӣ вазифаро иҷро мекунад?</w:t>
      </w:r>
    </w:p>
    <w:p w:rsidR="00645C55" w:rsidRPr="00B346D1" w:rsidRDefault="00645C55" w:rsidP="00B346D1">
      <w:r w:rsidRPr="00B346D1">
        <w:t>A) Ин фармон файлро сабт мекунад;) Ин фармон корро бо равзанаи фаъол қатъ мегардонад;) Ин фармон барои сохтани китоби нав хизмат мерасонад;</w:t>
      </w:r>
    </w:p>
    <w:p w:rsidR="00645C55" w:rsidRPr="00B346D1" w:rsidRDefault="00645C55" w:rsidP="00B346D1">
      <w:r w:rsidRPr="00B346D1">
        <w:t>D) Ин фармон саҳифаҳои дар файл сохтаро ба намуде, ки ба чоп бароварда мешавад, ба экран мебарорад;) Ин фармон параметрҳои саҳифаи чопиро муайян мекунад;</w:t>
      </w:r>
    </w:p>
    <w:p w:rsidR="00645C55" w:rsidRPr="00B346D1" w:rsidRDefault="00645C55" w:rsidP="00B346D1">
      <w:r w:rsidRPr="00B346D1">
        <w:t>102.</w:t>
      </w:r>
    </w:p>
    <w:p w:rsidR="00645C55" w:rsidRPr="00B346D1" w:rsidRDefault="00645C55" w:rsidP="00B346D1">
      <w:r w:rsidRPr="00B346D1">
        <w:t>Тугмачаҳои Ctrl+P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«Открыть»;) Фармони «Выделить все»;) Фармони «Шрифт»;</w:t>
      </w:r>
    </w:p>
    <w:p w:rsidR="00645C55" w:rsidRPr="00B346D1" w:rsidRDefault="00645C55" w:rsidP="00B346D1">
      <w:r w:rsidRPr="00B346D1">
        <w:t>D) Фармони «Печать»;) Фармони «Найти»;</w:t>
      </w:r>
    </w:p>
    <w:p w:rsidR="00645C55" w:rsidRPr="00B346D1" w:rsidRDefault="00645C55" w:rsidP="00B346D1">
      <w:r w:rsidRPr="00B346D1">
        <w:t>103.</w:t>
      </w:r>
    </w:p>
    <w:p w:rsidR="00645C55" w:rsidRPr="00B346D1" w:rsidRDefault="00645C55" w:rsidP="00B346D1">
      <w:r w:rsidRPr="00B346D1">
        <w:t>Тугмачаҳои Alt+F7 якҷоягӣ дар Word 2010 кадом вазифаро иҷро мекунанд?</w:t>
      </w:r>
    </w:p>
    <w:p w:rsidR="00645C55" w:rsidRPr="00B346D1" w:rsidRDefault="00645C55" w:rsidP="00B346D1">
      <w:r w:rsidRPr="00B346D1">
        <w:t>A) Менюи «Таблица»-ро фаъол мекунад;) Дар экран аз ду ва зиёда файл кушода бошад бо навбат фаъол мегардонад;</w:t>
      </w:r>
    </w:p>
    <w:p w:rsidR="00645C55" w:rsidRPr="00B346D1" w:rsidRDefault="00645C55" w:rsidP="00B346D1">
      <w:r w:rsidRPr="00B346D1">
        <w:t>C) Тугмачаи тарафи рости мушро иҷро мекунад;) Менюи «Сервис»-ро фаъол мекунад;) Менюи «Вид»-ро фаъол мекунад;</w:t>
      </w:r>
    </w:p>
    <w:p w:rsidR="00645C55" w:rsidRPr="00B346D1" w:rsidRDefault="00645C55" w:rsidP="00B346D1">
      <w:r w:rsidRPr="00B346D1">
        <w:t>104.</w:t>
      </w:r>
    </w:p>
    <w:p w:rsidR="00645C55" w:rsidRPr="00B346D1" w:rsidRDefault="00645C55" w:rsidP="00B346D1">
      <w:r w:rsidRPr="00B346D1">
        <w:t>Кадоме аз ин менюҳо дар барномаи Ms Word 2010 нест?</w:t>
      </w:r>
    </w:p>
    <w:p w:rsidR="00645C55" w:rsidRPr="00B346D1" w:rsidRDefault="00645C55" w:rsidP="00B346D1">
      <w:r w:rsidRPr="00B346D1">
        <w:t>A) Ссылки;) Вид;</w:t>
      </w:r>
    </w:p>
    <w:p w:rsidR="00645C55" w:rsidRPr="00B346D1" w:rsidRDefault="00645C55" w:rsidP="00B346D1">
      <w:r w:rsidRPr="00B346D1">
        <w:t>C) Вставка;) Главная;) Дизайн;</w:t>
      </w:r>
    </w:p>
    <w:p w:rsidR="00645C55" w:rsidRPr="00B346D1" w:rsidRDefault="00645C55" w:rsidP="00B346D1">
      <w:r w:rsidRPr="00B346D1">
        <w:t>105.</w:t>
      </w:r>
    </w:p>
    <w:p w:rsidR="00645C55" w:rsidRPr="00B346D1" w:rsidRDefault="00645C55" w:rsidP="00B346D1">
      <w:r w:rsidRPr="00B346D1">
        <w:t>Фармони «Формула» дар барномаи Ms Word кадом вазифаро иҷро мекунад?</w:t>
      </w:r>
    </w:p>
    <w:p w:rsidR="00645C55" w:rsidRPr="00B346D1" w:rsidRDefault="00645C55" w:rsidP="00B346D1">
      <w:r w:rsidRPr="00B346D1">
        <w:t>A) Ин фармон калимаҳои дар ҷадвал навишташударо аз рӯи тартиби алифбо ҷо ба ҷо мегузорад;) Ин фармон хосиятҳои ҷадвали дар саҳифаи файли фаъолбударо пешниҳод мекунад;) Ин фармон катакчаҳои ҷадвали сохташударо якчоя мекунад;</w:t>
      </w:r>
    </w:p>
    <w:p w:rsidR="00645C55" w:rsidRPr="00B346D1" w:rsidRDefault="00645C55" w:rsidP="00B346D1">
      <w:r w:rsidRPr="00B346D1">
        <w:t xml:space="preserve">D) Ин фармон суммаи ададҳои дар катакчаҳои ҷадвал мавҷударо ҳисоб мекунад;) Ин фармон ҷадвали сохташударо таҳрир мекунад; </w:t>
      </w:r>
    </w:p>
    <w:p w:rsidR="00645C55" w:rsidRPr="00B346D1" w:rsidRDefault="00645C55" w:rsidP="00B346D1">
      <w:r w:rsidRPr="00B346D1">
        <w:t>106.</w:t>
      </w:r>
    </w:p>
    <w:p w:rsidR="00645C55" w:rsidRPr="00B346D1" w:rsidRDefault="00645C55" w:rsidP="00B346D1">
      <w:r w:rsidRPr="00B346D1">
        <w:t>Барномаи Microsft Publisher 2010 дорои чанд варақаи асоси мебошад?</w:t>
      </w:r>
    </w:p>
    <w:p w:rsidR="00645C55" w:rsidRPr="00B346D1" w:rsidRDefault="00645C55" w:rsidP="00B346D1">
      <w:r w:rsidRPr="00B346D1">
        <w:t>A) ду;) се;) панҷ;) як;</w:t>
      </w:r>
    </w:p>
    <w:p w:rsidR="00645C55" w:rsidRPr="00B346D1" w:rsidRDefault="00645C55" w:rsidP="00B346D1">
      <w:r w:rsidRPr="00B346D1">
        <w:t>E) ҳафт;</w:t>
      </w:r>
    </w:p>
    <w:p w:rsidR="00645C55" w:rsidRPr="00B346D1" w:rsidRDefault="00645C55" w:rsidP="00B346D1">
      <w:r w:rsidRPr="00B346D1">
        <w:t>107.</w:t>
      </w:r>
    </w:p>
    <w:p w:rsidR="00645C55" w:rsidRPr="00B346D1" w:rsidRDefault="00645C55" w:rsidP="00B346D1">
      <w:r w:rsidRPr="00B346D1">
        <w:t>Барои гузоштани ҷадвал дар барномаи Microsft Publisher 2010 аз кадом варақаҳо ва фармонҳо истифода мебарем?</w:t>
      </w:r>
    </w:p>
    <w:p w:rsidR="00645C55" w:rsidRPr="00B346D1" w:rsidRDefault="00645C55" w:rsidP="00B346D1">
      <w:r w:rsidRPr="00B346D1">
        <w:t>A) аз ҳамаи варақаҳо;) варақаи вид-главная страница;</w:t>
      </w:r>
    </w:p>
    <w:p w:rsidR="00645C55" w:rsidRPr="00B346D1" w:rsidRDefault="00645C55" w:rsidP="00B346D1">
      <w:r w:rsidRPr="00B346D1">
        <w:t xml:space="preserve">C) варақаи главная </w:t>
      </w:r>
      <w:r w:rsidRPr="00B346D1">
        <w:sym w:font="Wingdings" w:char="F0E8"/>
      </w:r>
      <w:r w:rsidRPr="00B346D1">
        <w:t xml:space="preserve"> таблица;</w:t>
      </w:r>
    </w:p>
    <w:p w:rsidR="00645C55" w:rsidRPr="00B346D1" w:rsidRDefault="00645C55" w:rsidP="00B346D1">
      <w:r w:rsidRPr="00B346D1">
        <w:t xml:space="preserve">D) варақаи вставка </w:t>
      </w:r>
      <w:r w:rsidRPr="00B346D1">
        <w:sym w:font="Wingdings" w:char="F0E8"/>
      </w:r>
      <w:r w:rsidRPr="00B346D1">
        <w:t xml:space="preserve">таблица </w:t>
      </w:r>
      <w:r w:rsidRPr="00B346D1">
        <w:sym w:font="Wingdings" w:char="F0E8"/>
      </w:r>
      <w:r w:rsidRPr="00B346D1">
        <w:t>вставить таблицу;) ҷадвал гузошта намешавад;</w:t>
      </w:r>
    </w:p>
    <w:p w:rsidR="00645C55" w:rsidRPr="00B346D1" w:rsidRDefault="00645C55" w:rsidP="00B346D1">
      <w:r w:rsidRPr="00B346D1">
        <w:t>108.</w:t>
      </w:r>
    </w:p>
    <w:p w:rsidR="00645C55" w:rsidRPr="00B346D1" w:rsidRDefault="00645C55" w:rsidP="00B346D1">
      <w:r w:rsidRPr="00B346D1">
        <w:t>Варақаи иловагие, ҳангоми илова кардани фигураҳои геометрӣ дар барномаи Publisher пешниҳод мешаванд кадомҳоянд?</w:t>
      </w:r>
    </w:p>
    <w:p w:rsidR="00645C55" w:rsidRPr="00B346D1" w:rsidRDefault="00645C55" w:rsidP="00B346D1">
      <w:r w:rsidRPr="00B346D1">
        <w:t>A) Рассылка;</w:t>
      </w:r>
    </w:p>
    <w:p w:rsidR="00645C55" w:rsidRPr="00B346D1" w:rsidRDefault="00645C55" w:rsidP="00B346D1">
      <w:r w:rsidRPr="00B346D1">
        <w:t>B) формат;) вид;) данные;) главная;</w:t>
      </w:r>
    </w:p>
    <w:p w:rsidR="00645C55" w:rsidRPr="00B346D1" w:rsidRDefault="00645C55" w:rsidP="00B346D1">
      <w:r w:rsidRPr="00B346D1">
        <w:t>109.</w:t>
      </w:r>
    </w:p>
    <w:p w:rsidR="00645C55" w:rsidRPr="00B346D1" w:rsidRDefault="00645C55" w:rsidP="00B346D1">
      <w:r w:rsidRPr="00B346D1">
        <w:t>Сатри менюҳои Microsft Publisher 2010 кадомҳоянд?</w:t>
      </w:r>
    </w:p>
    <w:p w:rsidR="00645C55" w:rsidRPr="00B346D1" w:rsidRDefault="00645C55" w:rsidP="00B346D1">
      <w:r w:rsidRPr="00B346D1">
        <w:t>A) Файл, Главная, Вставка, Дизайн, Переходы, Анимация, Слайд-шоу, Рецензирование, Вид;</w:t>
      </w:r>
    </w:p>
    <w:p w:rsidR="00645C55" w:rsidRPr="00B346D1" w:rsidRDefault="00645C55" w:rsidP="00B346D1">
      <w:r w:rsidRPr="00B346D1">
        <w:t xml:space="preserve">B) Файл, Главная, Вставка, Макет страницы, Рассылки, Рецензирование, Вид;) Файл, Вставка, Переходы, Ссылки, Рассылки, Анимация, Вид; ) Файл, Разметка страницы, Ссылки, Рассылки, Рецензирование, Вид; </w:t>
      </w:r>
    </w:p>
    <w:p w:rsidR="00645C55" w:rsidRPr="00B346D1" w:rsidRDefault="00645C55" w:rsidP="00B346D1">
      <w:r w:rsidRPr="00B346D1">
        <w:t>E) Файл, Вставка, Разметка страницы, Ссылки, Рассылки, Рецензирование;</w:t>
      </w:r>
    </w:p>
    <w:p w:rsidR="00645C55" w:rsidRPr="00B346D1" w:rsidRDefault="00645C55" w:rsidP="00B346D1">
      <w:r w:rsidRPr="00B346D1">
        <w:t>110.</w:t>
      </w:r>
    </w:p>
    <w:p w:rsidR="00645C55" w:rsidRPr="00B346D1" w:rsidRDefault="00645C55" w:rsidP="00B346D1">
      <w:r w:rsidRPr="00B346D1">
        <w:t>Барномаи Microsft Publisher 2010 дорои чанд варақаи асоси мебошад?</w:t>
      </w:r>
    </w:p>
    <w:p w:rsidR="00645C55" w:rsidRPr="00B346D1" w:rsidRDefault="00645C55" w:rsidP="00B346D1">
      <w:r w:rsidRPr="00B346D1">
        <w:t>A) ду;) се;) панҷ;) як;</w:t>
      </w:r>
    </w:p>
    <w:p w:rsidR="00645C55" w:rsidRPr="00B346D1" w:rsidRDefault="00645C55" w:rsidP="00B346D1">
      <w:r w:rsidRPr="00B346D1">
        <w:t>E) ҳафт;</w:t>
      </w:r>
    </w:p>
    <w:p w:rsidR="00645C55" w:rsidRPr="00B346D1" w:rsidRDefault="00645C55" w:rsidP="00B346D1">
      <w:r w:rsidRPr="00B346D1">
        <w:t>111.</w:t>
      </w:r>
    </w:p>
    <w:p w:rsidR="00645C55" w:rsidRPr="00B346D1" w:rsidRDefault="00645C55" w:rsidP="00B346D1">
      <w:r w:rsidRPr="00B346D1">
        <w:t>Тугмачаи Esc чӣ вазифаро иҷро мекунад?</w:t>
      </w:r>
    </w:p>
    <w:p w:rsidR="00645C55" w:rsidRPr="00B346D1" w:rsidRDefault="00645C55" w:rsidP="00B346D1">
      <w:r w:rsidRPr="00B346D1">
        <w:t>A) Гузоштани ҷой аз аввали сатр;</w:t>
      </w:r>
    </w:p>
    <w:p w:rsidR="00645C55" w:rsidRPr="00B346D1" w:rsidRDefault="00645C55" w:rsidP="00B346D1">
      <w:r w:rsidRPr="00B346D1">
        <w:t>B) Боз доштани иҷроиши барнома;) Нест кардани рамзи рости курсор;) Васлу хомуш кардани таъиноти тугмачаҳои рақамҳои иловагӣ;) Гузоштани ҷой дар байни калимаҳо;</w:t>
      </w:r>
    </w:p>
    <w:p w:rsidR="00645C55" w:rsidRPr="00B346D1" w:rsidRDefault="00645C55" w:rsidP="00B346D1">
      <w:r w:rsidRPr="00B346D1">
        <w:t>112.</w:t>
      </w:r>
    </w:p>
    <w:p w:rsidR="00645C55" w:rsidRPr="00B346D1" w:rsidRDefault="00645C55" w:rsidP="00B346D1">
      <w:r w:rsidRPr="00B346D1">
        <w:t>1998-ро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1111100;) 111010110;</w:t>
      </w:r>
    </w:p>
    <w:p w:rsidR="00645C55" w:rsidRPr="00B346D1" w:rsidRDefault="00645C55" w:rsidP="00B346D1">
      <w:r w:rsidRPr="00B346D1">
        <w:t>C) 11111100111;) 1111101;) 100000;</w:t>
      </w:r>
    </w:p>
    <w:p w:rsidR="00645C55" w:rsidRPr="00B346D1" w:rsidRDefault="00645C55" w:rsidP="00B346D1">
      <w:r w:rsidRPr="00B346D1">
        <w:t>113.</w:t>
      </w:r>
    </w:p>
    <w:p w:rsidR="00645C55" w:rsidRPr="00B346D1" w:rsidRDefault="00645C55" w:rsidP="00B346D1">
      <w:r w:rsidRPr="00B346D1">
        <w:t>Сканер чӣ вазифаро иҷро мекунад?</w:t>
      </w:r>
    </w:p>
    <w:p w:rsidR="00645C55" w:rsidRPr="00B346D1" w:rsidRDefault="00645C55" w:rsidP="00B346D1">
      <w:r w:rsidRPr="00B346D1">
        <w:t>A) Барои нусхабардории ахборҳои матнӣ ва графикӣ ба компютер;) Барои дар муҳлати муайян бо ҷараёни электрикӣ таъмин намудани компютер;) Барои гирифтани расмҳои гуногун ва ба хотираи компютер равон кардани онҳо;) Барои чопи матнҳо;) Барои ба навор гирифтан;</w:t>
      </w:r>
    </w:p>
    <w:p w:rsidR="00645C55" w:rsidRPr="00B346D1" w:rsidRDefault="00645C55" w:rsidP="00B346D1">
      <w:r w:rsidRPr="00B346D1">
        <w:t>114.</w:t>
      </w:r>
    </w:p>
    <w:p w:rsidR="00645C55" w:rsidRPr="00B346D1" w:rsidRDefault="00645C55" w:rsidP="00B346D1">
      <w:r w:rsidRPr="00B346D1">
        <w:t>Калимаи Информатика аз кадом забон гирифта шудааст?</w:t>
      </w:r>
    </w:p>
    <w:p w:rsidR="00645C55" w:rsidRPr="00B346D1" w:rsidRDefault="00645C55" w:rsidP="00B346D1">
      <w:r w:rsidRPr="00B346D1">
        <w:t>A) Аз франсавӣ Automatique;</w:t>
      </w:r>
    </w:p>
    <w:p w:rsidR="00645C55" w:rsidRPr="00B346D1" w:rsidRDefault="00645C55" w:rsidP="00B346D1">
      <w:r w:rsidRPr="00B346D1">
        <w:t>B) Аз фаронсавӣ Informatique;) Аз лотинӣ Information;) Аз юнонӣ Information;</w:t>
      </w:r>
    </w:p>
    <w:p w:rsidR="00645C55" w:rsidRPr="00B346D1" w:rsidRDefault="00645C55" w:rsidP="00B346D1">
      <w:r w:rsidRPr="00B346D1">
        <w:t>E) Аз франсавӣ Information;</w:t>
      </w:r>
    </w:p>
    <w:p w:rsidR="00645C55" w:rsidRPr="00B346D1" w:rsidRDefault="00645C55" w:rsidP="00B346D1">
      <w:r w:rsidRPr="00B346D1">
        <w:t>115.</w:t>
      </w:r>
    </w:p>
    <w:p w:rsidR="00645C55" w:rsidRPr="00B346D1" w:rsidRDefault="00645C55" w:rsidP="00B346D1">
      <w:r w:rsidRPr="00B346D1">
        <w:t>Интернет чи гуна шабака аст?</w:t>
      </w:r>
    </w:p>
    <w:p w:rsidR="00645C55" w:rsidRPr="00B346D1" w:rsidRDefault="00645C55" w:rsidP="00B346D1">
      <w:r w:rsidRPr="00B346D1">
        <w:t>A) Саросарӣ;) Маҳалӣ;) Локалӣ;) Синфӣ;) Корпоративӣ;</w:t>
      </w:r>
    </w:p>
    <w:p w:rsidR="00645C55" w:rsidRPr="00B346D1" w:rsidRDefault="00645C55" w:rsidP="00B346D1">
      <w:r w:rsidRPr="00B346D1">
        <w:t>116.</w:t>
      </w:r>
    </w:p>
    <w:p w:rsidR="00645C55" w:rsidRPr="00B346D1" w:rsidRDefault="00645C55" w:rsidP="00B346D1">
      <w:r w:rsidRPr="00B346D1">
        <w:t>Сатри менюи равзанаи Word аз cатри менюи равзанаи Excel бо доштани кадом меню фарк мекунад?</w:t>
      </w:r>
    </w:p>
    <w:p w:rsidR="00645C55" w:rsidRPr="00B346D1" w:rsidRDefault="00645C55" w:rsidP="00B346D1">
      <w:r w:rsidRPr="00B346D1">
        <w:t>A) Формулы;</w:t>
      </w:r>
    </w:p>
    <w:p w:rsidR="00645C55" w:rsidRPr="00B346D1" w:rsidRDefault="00645C55" w:rsidP="00B346D1">
      <w:r w:rsidRPr="00B346D1">
        <w:t>B) Данные;</w:t>
      </w:r>
    </w:p>
    <w:p w:rsidR="00645C55" w:rsidRPr="00B346D1" w:rsidRDefault="00645C55" w:rsidP="00B346D1">
      <w:r w:rsidRPr="00B346D1">
        <w:t>C) Сатри формула;</w:t>
      </w:r>
    </w:p>
    <w:p w:rsidR="00645C55" w:rsidRPr="00B346D1" w:rsidRDefault="00645C55" w:rsidP="00B346D1">
      <w:r w:rsidRPr="00B346D1">
        <w:t>D) Варианти A) ва B);</w:t>
      </w:r>
    </w:p>
    <w:p w:rsidR="00645C55" w:rsidRPr="00B346D1" w:rsidRDefault="00645C55" w:rsidP="00B346D1">
      <w:r w:rsidRPr="00B346D1">
        <w:t>E) Таблица;</w:t>
      </w:r>
    </w:p>
    <w:p w:rsidR="00645C55" w:rsidRPr="00B346D1" w:rsidRDefault="00645C55" w:rsidP="00B346D1">
      <w:r w:rsidRPr="00B346D1">
        <w:t>117.</w:t>
      </w:r>
    </w:p>
    <w:p w:rsidR="00645C55" w:rsidRPr="00B346D1" w:rsidRDefault="00645C55" w:rsidP="00B346D1">
      <w:r w:rsidRPr="00B346D1">
        <w:t>Таҷҳизоти принтер барои чӣ хизмат мекунад?</w:t>
      </w:r>
    </w:p>
    <w:p w:rsidR="00645C55" w:rsidRPr="00B346D1" w:rsidRDefault="00645C55" w:rsidP="00B346D1">
      <w:r w:rsidRPr="00B346D1">
        <w:t>A) Барои дохил ва хориҷи маълумот) Барои нигоҳдории программаҳо ва информатсия;) Барои протсесси идоракунии барномаҳо;) Барои хисобкуни ва амалҳои мантиқӣ;</w:t>
      </w:r>
    </w:p>
    <w:p w:rsidR="00645C55" w:rsidRPr="00B346D1" w:rsidRDefault="00645C55" w:rsidP="00B346D1">
      <w:r w:rsidRPr="00B346D1">
        <w:t>E) Барои хориҷи маълумот;</w:t>
      </w:r>
    </w:p>
    <w:p w:rsidR="00645C55" w:rsidRPr="00B346D1" w:rsidRDefault="00645C55" w:rsidP="00B346D1">
      <w:r w:rsidRPr="00B346D1">
        <w:t>118.</w:t>
      </w:r>
    </w:p>
    <w:p w:rsidR="00645C55" w:rsidRPr="00B346D1" w:rsidRDefault="00645C55" w:rsidP="00B346D1">
      <w:r w:rsidRPr="00B346D1">
        <w:t>Номи дурусти файлро нишон диҳед?</w:t>
      </w:r>
    </w:p>
    <w:p w:rsidR="00645C55" w:rsidRPr="00B346D1" w:rsidRDefault="00645C55" w:rsidP="00B346D1">
      <w:r w:rsidRPr="00B346D1">
        <w:t>A) Лечфак.xls;) Лечфак\doc;) Лечфак:xls;) Лечфак;doc;) Лечфак-doc;</w:t>
      </w:r>
    </w:p>
    <w:p w:rsidR="00645C55" w:rsidRPr="00B346D1" w:rsidRDefault="00645C55" w:rsidP="00B346D1">
      <w:r w:rsidRPr="00B346D1">
        <w:t>119.</w:t>
      </w:r>
    </w:p>
    <w:p w:rsidR="00645C55" w:rsidRPr="00B346D1" w:rsidRDefault="00645C55" w:rsidP="00B346D1">
      <w:r w:rsidRPr="00B346D1">
        <w:t>Барномаи фаъол кадом аст?</w:t>
      </w:r>
    </w:p>
    <w:p w:rsidR="00645C55" w:rsidRPr="00B346D1" w:rsidRDefault="00645C55" w:rsidP="00B346D1">
      <w:r w:rsidRPr="00B346D1">
        <w:t>A) Барномае ки кор карда истодааст;) Барномае ки ғундошта шудааст;) Барномае ки маҳкам карда шудааст;) Барномае ки кушода шудааст;) Барномаҳои стандартӣ;</w:t>
      </w:r>
    </w:p>
    <w:p w:rsidR="00645C55" w:rsidRPr="00B346D1" w:rsidRDefault="00645C55" w:rsidP="00B346D1">
      <w:r w:rsidRPr="00B346D1">
        <w:t>120.</w:t>
      </w:r>
    </w:p>
    <w:p w:rsidR="00645C55" w:rsidRPr="00B346D1" w:rsidRDefault="00645C55" w:rsidP="00B346D1">
      <w:r w:rsidRPr="00B346D1">
        <w:t>Сарлавҳаи равзана дар куҷо ҷойгир аст?</w:t>
      </w:r>
    </w:p>
    <w:p w:rsidR="00645C55" w:rsidRPr="00B346D1" w:rsidRDefault="00645C55" w:rsidP="00B346D1">
      <w:r w:rsidRPr="00B346D1">
        <w:t>A) Дар поёнии равзана;) Дар қисми рости равзана;</w:t>
      </w:r>
    </w:p>
    <w:p w:rsidR="00645C55" w:rsidRPr="00B346D1" w:rsidRDefault="00645C55" w:rsidP="00B346D1">
      <w:r w:rsidRPr="00B346D1">
        <w:t>C) Дар қисми болоии равзана;) Дар қисми чапи равзана;) Дар маркази равзана;</w:t>
      </w:r>
    </w:p>
    <w:p w:rsidR="00645C55" w:rsidRPr="00B346D1" w:rsidRDefault="00645C55" w:rsidP="00B346D1">
      <w:r w:rsidRPr="00B346D1">
        <w:t>121.</w:t>
      </w:r>
    </w:p>
    <w:p w:rsidR="00645C55" w:rsidRPr="00B346D1" w:rsidRDefault="00645C55" w:rsidP="00B346D1">
      <w:r w:rsidRPr="00B346D1">
        <w:t>Ҷадвали электронии MS – excel 2010 аз чанд сутун иборат аст?</w:t>
      </w:r>
    </w:p>
    <w:p w:rsidR="00645C55" w:rsidRPr="00B346D1" w:rsidRDefault="00645C55" w:rsidP="00B346D1">
      <w:r w:rsidRPr="00B346D1">
        <w:t>A) 17384;) 17385;</w:t>
      </w:r>
    </w:p>
    <w:p w:rsidR="00645C55" w:rsidRPr="00B346D1" w:rsidRDefault="00645C55" w:rsidP="00B346D1">
      <w:r w:rsidRPr="00B346D1">
        <w:t>C) 16384;) 16385;) 16386;</w:t>
      </w:r>
    </w:p>
    <w:p w:rsidR="00645C55" w:rsidRPr="00B346D1" w:rsidRDefault="00645C55" w:rsidP="00B346D1">
      <w:r w:rsidRPr="00B346D1">
        <w:t>122.</w:t>
      </w:r>
    </w:p>
    <w:p w:rsidR="00645C55" w:rsidRPr="00B346D1" w:rsidRDefault="00645C55" w:rsidP="00B346D1">
      <w:r w:rsidRPr="00B346D1">
        <w:t>Яке аз символҳое, ки дар номи файл истифода намешавад нишон диҳед?</w:t>
      </w:r>
    </w:p>
    <w:p w:rsidR="00645C55" w:rsidRPr="00B346D1" w:rsidRDefault="00645C55" w:rsidP="00B346D1">
      <w:r w:rsidRPr="00B346D1">
        <w:t>A) _;) (;</w:t>
      </w:r>
    </w:p>
    <w:p w:rsidR="00645C55" w:rsidRPr="00B346D1" w:rsidRDefault="00645C55" w:rsidP="00B346D1">
      <w:r w:rsidRPr="00B346D1">
        <w:t>C) *;) +;</w:t>
      </w:r>
    </w:p>
    <w:p w:rsidR="00645C55" w:rsidRPr="00B346D1" w:rsidRDefault="00645C55" w:rsidP="00B346D1">
      <w:r w:rsidRPr="00B346D1">
        <w:t>E) );</w:t>
      </w:r>
    </w:p>
    <w:p w:rsidR="00645C55" w:rsidRPr="00B346D1" w:rsidRDefault="00645C55" w:rsidP="00B346D1">
      <w:r w:rsidRPr="00B346D1">
        <w:t>123.</w:t>
      </w:r>
    </w:p>
    <w:p w:rsidR="00645C55" w:rsidRPr="00B346D1" w:rsidRDefault="00645C55" w:rsidP="00B346D1">
      <w:r w:rsidRPr="00B346D1">
        <w:t>Нишонаи Корзина(Сабад) дар СО Windows чӣ вазифаро иҷро мекунад?</w:t>
      </w:r>
    </w:p>
    <w:p w:rsidR="00645C55" w:rsidRPr="00B346D1" w:rsidRDefault="00645C55" w:rsidP="00B346D1">
      <w:r w:rsidRPr="00B346D1">
        <w:t>A) Папкаи махсус барои аз назаргузаронии мундариҷаи дискҳо;) Папкаи махсус барои азназар гузаронидани мундариҷаи дискҳо амалҳоро бо папкаҳо ва файлҳо иҷро мекунад;</w:t>
      </w:r>
    </w:p>
    <w:p w:rsidR="00645C55" w:rsidRPr="00B346D1" w:rsidRDefault="00645C55" w:rsidP="00B346D1">
      <w:r w:rsidRPr="00B346D1">
        <w:t>C) Папкаи махсус, ки дар он файлҳо ва папкаҳои тоза карда шуда ҷойгиранд;) Қисми экрани монитор, ки дар он барномаҳои Windows амал мекунанд;) Сатри болоии равзана, ки дар он номи барнома қайд гардидааст;</w:t>
      </w:r>
    </w:p>
    <w:p w:rsidR="00645C55" w:rsidRPr="00B346D1" w:rsidRDefault="00645C55" w:rsidP="00B346D1">
      <w:r w:rsidRPr="00B346D1">
        <w:t>124.</w:t>
      </w:r>
    </w:p>
    <w:p w:rsidR="00645C55" w:rsidRPr="00B346D1" w:rsidRDefault="00645C55" w:rsidP="00B346D1">
      <w:r w:rsidRPr="00B346D1">
        <w:t>Кадоме аз ин барномаҳо редактори матнӣ мебошад?</w:t>
      </w:r>
    </w:p>
    <w:p w:rsidR="00645C55" w:rsidRPr="00B346D1" w:rsidRDefault="00645C55" w:rsidP="00B346D1">
      <w:r w:rsidRPr="00B346D1">
        <w:t>A) Windows;) Ms excel;</w:t>
      </w:r>
    </w:p>
    <w:p w:rsidR="00645C55" w:rsidRPr="00B346D1" w:rsidRDefault="00645C55" w:rsidP="00B346D1">
      <w:r w:rsidRPr="00B346D1">
        <w:t>C) Unix;) Paint;) Ms Word;</w:t>
      </w:r>
    </w:p>
    <w:p w:rsidR="00645C55" w:rsidRPr="00B346D1" w:rsidRDefault="00645C55" w:rsidP="00B346D1">
      <w:r w:rsidRPr="00B346D1">
        <w:t>125.</w:t>
      </w:r>
    </w:p>
    <w:p w:rsidR="00645C55" w:rsidRPr="00B346D1" w:rsidRDefault="00645C55" w:rsidP="00B346D1">
      <w:r w:rsidRPr="00B346D1">
        <w:t>Нишонаи Сетевое окружения дар СО Windows чӣ вазифаро иҷро мекунад?</w:t>
      </w:r>
    </w:p>
    <w:p w:rsidR="00645C55" w:rsidRPr="00B346D1" w:rsidRDefault="00645C55" w:rsidP="00B346D1">
      <w:r w:rsidRPr="00B346D1">
        <w:t>A) Папкаи махсус барои аз назаргузаронии мундариҷаи дискҳо;) Папкаи махсус барои азназар гузаронидани мундариҷаи дискҳо амалҳоро бо папкаҳо ва файлҳо иҷро мекунад;</w:t>
      </w:r>
    </w:p>
    <w:p w:rsidR="00645C55" w:rsidRPr="00B346D1" w:rsidRDefault="00645C55" w:rsidP="00B346D1">
      <w:r w:rsidRPr="00B346D1">
        <w:t>C) Папкаи махсус, ки дар он файлҳо ва папкаҳои тоза карда шуда ҷойгиранд;) Папкаи махсус барои азназар гузаронидани мундарҷаи дискҳо ки ба шабакаи локалӣ пайвастанд;) Сатри болоии равзана, ки дар он номи барнома қайд гардидааст;</w:t>
      </w:r>
    </w:p>
    <w:p w:rsidR="00645C55" w:rsidRPr="00B346D1" w:rsidRDefault="00645C55" w:rsidP="00B346D1">
      <w:r w:rsidRPr="00B346D1">
        <w:t>126.</w:t>
      </w:r>
    </w:p>
    <w:p w:rsidR="00645C55" w:rsidRPr="00B346D1" w:rsidRDefault="00645C55" w:rsidP="00B346D1">
      <w:r w:rsidRPr="00B346D1">
        <w:t>Изофаноми барномаи Блокнот кадом аст?</w:t>
      </w:r>
    </w:p>
    <w:p w:rsidR="00645C55" w:rsidRPr="00B346D1" w:rsidRDefault="00645C55" w:rsidP="00B346D1">
      <w:r w:rsidRPr="00B346D1">
        <w:t>A) xls;) doc;) mdb;</w:t>
      </w:r>
    </w:p>
    <w:p w:rsidR="00645C55" w:rsidRPr="00B346D1" w:rsidRDefault="00645C55" w:rsidP="00B346D1">
      <w:r w:rsidRPr="00B346D1">
        <w:t>D) bmp;</w:t>
      </w:r>
    </w:p>
    <w:p w:rsidR="00645C55" w:rsidRPr="00B346D1" w:rsidRDefault="00645C55" w:rsidP="00B346D1">
      <w:r w:rsidRPr="00B346D1">
        <w:t>E) txt;</w:t>
      </w:r>
    </w:p>
    <w:p w:rsidR="00645C55" w:rsidRPr="00B346D1" w:rsidRDefault="00645C55" w:rsidP="00B346D1">
      <w:r w:rsidRPr="00B346D1">
        <w:t>127.</w:t>
      </w:r>
    </w:p>
    <w:p w:rsidR="00645C55" w:rsidRPr="00B346D1" w:rsidRDefault="00645C55" w:rsidP="00B346D1">
      <w:r w:rsidRPr="00B346D1">
        <w:t>Забони барномасозӣ чист?</w:t>
      </w:r>
    </w:p>
    <w:p w:rsidR="00645C55" w:rsidRPr="00B346D1" w:rsidRDefault="00645C55" w:rsidP="00B346D1">
      <w:r w:rsidRPr="00B346D1">
        <w:t>A) Маҷмуи маълумотҳои, ки дар хотираи компютер ҷойгир аст;) Қоидаҳои махсус барои навиштани барнома;) Ҷой дар диск ки ном дорад ва барои нигоҳдории файлҳо истифода мешавад;</w:t>
      </w:r>
    </w:p>
    <w:p w:rsidR="00645C55" w:rsidRPr="00B346D1" w:rsidRDefault="00645C55" w:rsidP="00B346D1">
      <w:r w:rsidRPr="00B346D1">
        <w:t>D) Пайдарпайии ботартибонаи фармонҳо;) Маълумоти махсус;</w:t>
      </w:r>
    </w:p>
    <w:p w:rsidR="00645C55" w:rsidRPr="00B346D1" w:rsidRDefault="00645C55" w:rsidP="00B346D1">
      <w:r w:rsidRPr="00B346D1">
        <w:t>128.</w:t>
      </w:r>
    </w:p>
    <w:p w:rsidR="00645C55" w:rsidRPr="00B346D1" w:rsidRDefault="00645C55" w:rsidP="00B346D1">
      <w:r w:rsidRPr="00B346D1">
        <w:t>Китоб дар барномаи MS Excel аз чӣ иборат аст?</w:t>
      </w:r>
    </w:p>
    <w:p w:rsidR="00645C55" w:rsidRPr="00B346D1" w:rsidRDefault="00645C55" w:rsidP="00B346D1">
      <w:r w:rsidRPr="00B346D1">
        <w:t>A) Варақ;) Саҳифа;) Сарлавҳа;) Қисм;) Номгӯй;</w:t>
      </w:r>
    </w:p>
    <w:p w:rsidR="00645C55" w:rsidRPr="00B346D1" w:rsidRDefault="00645C55" w:rsidP="00B346D1">
      <w:r w:rsidRPr="00B346D1">
        <w:t>129.</w:t>
      </w:r>
    </w:p>
    <w:p w:rsidR="00645C55" w:rsidRPr="00B346D1" w:rsidRDefault="00645C55" w:rsidP="00B346D1">
      <w:r w:rsidRPr="00B346D1">
        <w:t>Дастгоҳи ворид намудани додашудаҳо кадомҳоянд?</w:t>
      </w:r>
    </w:p>
    <w:p w:rsidR="00645C55" w:rsidRPr="00B346D1" w:rsidRDefault="00645C55" w:rsidP="00B346D1">
      <w:r w:rsidRPr="00B346D1">
        <w:t>A) клавиатура, сканерҳо, камераҳои рақамӣ;) протсессор, клавиатура, сканерҳо, камераҳои рақамӣ;) сканер, клавиатура, сканерҳо, камераҳои рақамӣ;) модем, муш;) протсессор;</w:t>
      </w:r>
    </w:p>
    <w:p w:rsidR="00645C55" w:rsidRPr="00B346D1" w:rsidRDefault="00645C55" w:rsidP="00B346D1">
      <w:r w:rsidRPr="00B346D1">
        <w:t>130.</w:t>
      </w:r>
    </w:p>
    <w:p w:rsidR="00645C55" w:rsidRPr="00B346D1" w:rsidRDefault="00645C55" w:rsidP="00B346D1">
      <w:r w:rsidRPr="00B346D1">
        <w:t>Дастгоҳи хориҷ намудани додашудаҳо кадомҳоянд?</w:t>
      </w:r>
    </w:p>
    <w:p w:rsidR="00645C55" w:rsidRPr="00B346D1" w:rsidRDefault="00645C55" w:rsidP="00B346D1">
      <w:r w:rsidRPr="00B346D1">
        <w:t>A) сканер, клавиатура, сканерҳо, камераҳои рақамӣ;) модем, муш;) Протсессор;</w:t>
      </w:r>
    </w:p>
    <w:p w:rsidR="00645C55" w:rsidRPr="00B346D1" w:rsidRDefault="00645C55" w:rsidP="00B346D1">
      <w:r w:rsidRPr="00B346D1">
        <w:t>D) монитор, принтерҳо;) модем, муш, монитор, принтерҳо;</w:t>
      </w:r>
    </w:p>
    <w:p w:rsidR="00645C55" w:rsidRPr="00B346D1" w:rsidRDefault="00645C55" w:rsidP="00B346D1">
      <w:r w:rsidRPr="00B346D1">
        <w:t>131.</w:t>
      </w:r>
    </w:p>
    <w:p w:rsidR="00645C55" w:rsidRPr="00B346D1" w:rsidRDefault="00645C55" w:rsidP="00B346D1">
      <w:r w:rsidRPr="00B346D1">
        <w:t>Протсессор чист?</w:t>
      </w:r>
    </w:p>
    <w:p w:rsidR="00645C55" w:rsidRPr="00B346D1" w:rsidRDefault="00645C55" w:rsidP="00B346D1">
      <w:r w:rsidRPr="00B346D1">
        <w:t>A) микросхемаест, ки дар он маҷмӯи барномаҳои хизматӣ сабт гардиданд;) микросхемаи берунаи компютер мебошад;</w:t>
      </w:r>
    </w:p>
    <w:p w:rsidR="00645C55" w:rsidRPr="00B346D1" w:rsidRDefault="00645C55" w:rsidP="00B346D1">
      <w:r w:rsidRPr="00B346D1">
        <w:t>C) микросхемаи асосии компютер мебошад ва барои муваққатан нигоҳ доштани додашудаҳо хизмат мекунад;) микросхемаи асосии компютер мебошад ва аз мавҷудияти қувваи барқ вобастагӣ надорад;</w:t>
      </w:r>
    </w:p>
    <w:p w:rsidR="00645C55" w:rsidRPr="00B346D1" w:rsidRDefault="00645C55" w:rsidP="00B346D1">
      <w:r w:rsidRPr="00B346D1">
        <w:t>E) микросхемаи асосии компютер буда ҳамаи амалҳои ҳисобро иҷро мекунад;</w:t>
      </w:r>
    </w:p>
    <w:p w:rsidR="00645C55" w:rsidRPr="00B346D1" w:rsidRDefault="00645C55" w:rsidP="00B346D1">
      <w:r w:rsidRPr="00B346D1">
        <w:t>132.</w:t>
      </w:r>
    </w:p>
    <w:p w:rsidR="00645C55" w:rsidRPr="00B346D1" w:rsidRDefault="00645C55" w:rsidP="00B346D1">
      <w:r w:rsidRPr="00B346D1">
        <w:t>Компютер чист?</w:t>
      </w:r>
    </w:p>
    <w:p w:rsidR="00645C55" w:rsidRPr="00B346D1" w:rsidRDefault="00645C55" w:rsidP="00B346D1">
      <w:r w:rsidRPr="00B346D1">
        <w:t>A) Компютер калимаи англисӣ буда, маънояш ҳисоббарор аст;</w:t>
      </w:r>
    </w:p>
    <w:p w:rsidR="00645C55" w:rsidRPr="00B346D1" w:rsidRDefault="00645C55" w:rsidP="00B346D1">
      <w:r w:rsidRPr="00B346D1">
        <w:t>B) Компютер калимаи лотинӣ буда, маънояш ҳисоббарор аст;</w:t>
      </w:r>
    </w:p>
    <w:p w:rsidR="00645C55" w:rsidRPr="00B346D1" w:rsidRDefault="00645C55" w:rsidP="00B346D1">
      <w:r w:rsidRPr="00B346D1">
        <w:t>C) Компютер калимаи русӣ буда, маънояш ҳисоббарор аст;</w:t>
      </w:r>
    </w:p>
    <w:p w:rsidR="00645C55" w:rsidRPr="00B346D1" w:rsidRDefault="00645C55" w:rsidP="00B346D1">
      <w:r w:rsidRPr="00B346D1">
        <w:t>D) Компютер калимаи тоҷикӣ буда, маънояш ҳисоббарор аст;</w:t>
      </w:r>
    </w:p>
    <w:p w:rsidR="00645C55" w:rsidRPr="00B346D1" w:rsidRDefault="00645C55" w:rsidP="00B346D1">
      <w:r w:rsidRPr="00B346D1">
        <w:t>E) Компютер калимаи франсузӣ буда, маънояш ҳисоббарор аст;</w:t>
      </w:r>
    </w:p>
    <w:p w:rsidR="00645C55" w:rsidRPr="00B346D1" w:rsidRDefault="00645C55" w:rsidP="00B346D1">
      <w:r w:rsidRPr="00B346D1">
        <w:t>133.</w:t>
      </w:r>
    </w:p>
    <w:p w:rsidR="00645C55" w:rsidRPr="00B346D1" w:rsidRDefault="00645C55" w:rsidP="00B346D1">
      <w:r w:rsidRPr="00B346D1">
        <w:t>Банди (Настройка) ҷурсозӣ барои чӣ истифода мешавад?</w:t>
      </w:r>
    </w:p>
    <w:p w:rsidR="00645C55" w:rsidRPr="00B346D1" w:rsidRDefault="00645C55" w:rsidP="00B346D1">
      <w:r w:rsidRPr="00B346D1">
        <w:t>A) барои ба кор даровардани барномаҳо;</w:t>
      </w:r>
    </w:p>
    <w:p w:rsidR="00645C55" w:rsidRPr="00B346D1" w:rsidRDefault="00645C55" w:rsidP="00B346D1">
      <w:r w:rsidRPr="00B346D1">
        <w:t>B) барои ҷурсозии қисмҳои КФ ва шинондану иваз кардани барномаҳо;) барои ҷурсозии ҳарфҳо;) барои ба танзим даровардани монитор;) барои ҷурсозии протсессор;</w:t>
      </w:r>
    </w:p>
    <w:p w:rsidR="00645C55" w:rsidRPr="00B346D1" w:rsidRDefault="00645C55" w:rsidP="00B346D1">
      <w:r w:rsidRPr="00B346D1">
        <w:t>134.</w:t>
      </w:r>
    </w:p>
    <w:p w:rsidR="00645C55" w:rsidRPr="00B346D1" w:rsidRDefault="00645C55" w:rsidP="00B346D1">
      <w:r w:rsidRPr="00B346D1">
        <w:t>Равзанаи гузориш гуфта чигуна равзанаро меноманд?</w:t>
      </w:r>
    </w:p>
    <w:p w:rsidR="00645C55" w:rsidRPr="00B346D1" w:rsidRDefault="00645C55" w:rsidP="00B346D1">
      <w:r w:rsidRPr="00B346D1">
        <w:t>A) равзанаи системаҳои маълумотдиҳии Windows ба шумор меравад;</w:t>
      </w:r>
    </w:p>
    <w:p w:rsidR="00645C55" w:rsidRPr="00B346D1" w:rsidRDefault="00645C55" w:rsidP="00B346D1">
      <w:r w:rsidRPr="00B346D1">
        <w:t>B) ин равзана барои кор бо барномаҳо пешбинӣ шудааст;) ин равзана объектҳоеро, ки дар онҳо файлҳо ва папкаҳо нигоҳ дошта мешавад ва кор бо ин объектҳо карда мешавад, тасвир менамояд;) дар ин равзана ахборҳои огоҳкунанда бароварда мешавад;) ин равзанаи асосӣ мебошад;</w:t>
      </w:r>
    </w:p>
    <w:p w:rsidR="00645C55" w:rsidRPr="00B346D1" w:rsidRDefault="00645C55" w:rsidP="00B346D1">
      <w:r w:rsidRPr="00B346D1">
        <w:t>135.</w:t>
      </w:r>
    </w:p>
    <w:p w:rsidR="00645C55" w:rsidRPr="00B346D1" w:rsidRDefault="00645C55" w:rsidP="00B346D1">
      <w:r w:rsidRPr="00B346D1">
        <w:t>Равзанае, ки барои кор бо барномаҳо пешбинӣ шудааст чигуна равзана мебошад?</w:t>
      </w:r>
    </w:p>
    <w:p w:rsidR="00645C55" w:rsidRPr="00B346D1" w:rsidRDefault="00645C55" w:rsidP="00B346D1">
      <w:r w:rsidRPr="00B346D1">
        <w:t>A) Равзанаи папкаҳо;</w:t>
      </w:r>
    </w:p>
    <w:p w:rsidR="00645C55" w:rsidRPr="00B346D1" w:rsidRDefault="00645C55" w:rsidP="00B346D1">
      <w:r w:rsidRPr="00B346D1">
        <w:t>B) Равзанаи гузориш;) Равзанаи ахборотҳо;) Равзанаи муколамавӣ;) Равзанаи дискҳо;</w:t>
      </w:r>
    </w:p>
    <w:p w:rsidR="00645C55" w:rsidRPr="00B346D1" w:rsidRDefault="00645C55" w:rsidP="00B346D1">
      <w:r w:rsidRPr="00B346D1">
        <w:t>136.</w:t>
      </w:r>
    </w:p>
    <w:p w:rsidR="00645C55" w:rsidRPr="00B346D1" w:rsidRDefault="00645C55" w:rsidP="00B346D1">
      <w:r w:rsidRPr="00B346D1">
        <w:t>Фармони «Завершение сеанса» чӣ вазифаро иҷро мекунад?</w:t>
      </w:r>
    </w:p>
    <w:p w:rsidR="00645C55" w:rsidRPr="00B346D1" w:rsidRDefault="00645C55" w:rsidP="00B346D1">
      <w:r w:rsidRPr="00B346D1">
        <w:t>A) Ин фармон барои қатъ гардонидани кори истифодабарандае, ки бо коди худ корро дар компютер сар кардааст;) Бо ёрии ин фармон истифодабаранда кори худро бо компютер қатъ мегардонад;) Ин фармон рӯйхати номҳои якчанд файлҳоеро, ки бори охирин кушода шудаанд, пешниҳод мекунад;) Бо ёрии ин фармон файл папкаҳо ва таҷҳизотҳои дар компютер буда дарёфт карда мешаванд;) Бо ёрии ин фармон таҷҳизотҳое, ки дар компютер пайваст карда шудаанд, танзим карда мешаванд. Монанди принтер, сканер, модем ва дигар;</w:t>
      </w:r>
    </w:p>
    <w:p w:rsidR="00645C55" w:rsidRPr="00B346D1" w:rsidRDefault="00645C55" w:rsidP="00B346D1">
      <w:r w:rsidRPr="00B346D1">
        <w:t>137.</w:t>
      </w:r>
    </w:p>
    <w:p w:rsidR="00645C55" w:rsidRPr="00B346D1" w:rsidRDefault="00645C55" w:rsidP="00B346D1">
      <w:r w:rsidRPr="00B346D1">
        <w:t>Клавиатура чист?</w:t>
      </w:r>
    </w:p>
    <w:p w:rsidR="00645C55" w:rsidRPr="00B346D1" w:rsidRDefault="00645C55" w:rsidP="00B346D1">
      <w:r w:rsidRPr="00B346D1">
        <w:t>A) дастгоҳест, ки барои осон намудани кори истифодабаранда хизмат мерасонад;</w:t>
      </w:r>
    </w:p>
    <w:p w:rsidR="00645C55" w:rsidRPr="00B346D1" w:rsidRDefault="00645C55" w:rsidP="00B346D1">
      <w:r w:rsidRPr="00B346D1">
        <w:t>B) барои ба компютер ворид намудани информатсия ва инчунин идора намудани он хизмат менамояд;) дастгоҳест барои тасвири аёнии додашудаҳо;) платаи асосии КФ мебошад;) микросхемаи асосии комптер, ки ҳамаи амалҳои арифметикӣ ва мантиҳиро иҷро менамояд;</w:t>
      </w:r>
    </w:p>
    <w:p w:rsidR="00645C55" w:rsidRPr="00B346D1" w:rsidRDefault="00645C55" w:rsidP="00B346D1">
      <w:r w:rsidRPr="00B346D1">
        <w:t>138.</w:t>
      </w:r>
    </w:p>
    <w:p w:rsidR="00645C55" w:rsidRPr="00B346D1" w:rsidRDefault="00645C55" w:rsidP="00B346D1">
      <w:r w:rsidRPr="00B346D1">
        <w:t>205-ро аз системаи ҳисоби даҳи ба системаи хисоби шоздаҳи баргардонем кадоме аз ин ададҳо ҳосил мешавад?</w:t>
      </w:r>
    </w:p>
    <w:p w:rsidR="00645C55" w:rsidRPr="00B346D1" w:rsidRDefault="00645C55" w:rsidP="00B346D1">
      <w:r w:rsidRPr="00B346D1">
        <w:t>A) CD;) BB;</w:t>
      </w:r>
    </w:p>
    <w:p w:rsidR="00645C55" w:rsidRPr="00B346D1" w:rsidRDefault="00645C55" w:rsidP="00B346D1">
      <w:r w:rsidRPr="00B346D1">
        <w:t>C) BD;) AA;</w:t>
      </w:r>
    </w:p>
    <w:p w:rsidR="00645C55" w:rsidRPr="00B346D1" w:rsidRDefault="00645C55" w:rsidP="00B346D1">
      <w:r w:rsidRPr="00B346D1">
        <w:t>E) DC;</w:t>
      </w:r>
    </w:p>
    <w:p w:rsidR="00645C55" w:rsidRPr="00B346D1" w:rsidRDefault="00645C55" w:rsidP="00B346D1">
      <w:r w:rsidRPr="00B346D1">
        <w:t>139.</w:t>
      </w:r>
    </w:p>
    <w:p w:rsidR="00645C55" w:rsidRPr="00B346D1" w:rsidRDefault="00645C55" w:rsidP="00B346D1">
      <w:r w:rsidRPr="00B346D1">
        <w:t>355-ро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111001;) 1001101;</w:t>
      </w:r>
    </w:p>
    <w:p w:rsidR="00645C55" w:rsidRPr="00B346D1" w:rsidRDefault="00645C55" w:rsidP="00B346D1">
      <w:r w:rsidRPr="00B346D1">
        <w:t>C) 101100011;) 11111001;) 1000000;</w:t>
      </w:r>
    </w:p>
    <w:p w:rsidR="00645C55" w:rsidRPr="00B346D1" w:rsidRDefault="00645C55" w:rsidP="00B346D1">
      <w:r w:rsidRPr="00B346D1">
        <w:t>140.</w:t>
      </w:r>
    </w:p>
    <w:p w:rsidR="00645C55" w:rsidRPr="00B346D1" w:rsidRDefault="00645C55" w:rsidP="00B346D1">
      <w:r w:rsidRPr="00B346D1">
        <w:t>Барномаи Microsoft Excel чист?</w:t>
      </w:r>
    </w:p>
    <w:p w:rsidR="00645C55" w:rsidRPr="00B346D1" w:rsidRDefault="00645C55" w:rsidP="00B346D1">
      <w:r w:rsidRPr="00B346D1">
        <w:t>A) Редактори матнӣ;</w:t>
      </w:r>
    </w:p>
    <w:p w:rsidR="00645C55" w:rsidRPr="00B346D1" w:rsidRDefault="00645C55" w:rsidP="00B346D1">
      <w:r w:rsidRPr="00B346D1">
        <w:t>B) Ҷадвали электронӣ;) Барандаи ахбор;) Редактори графикӣ;) Файли маълумотӣ;</w:t>
      </w:r>
    </w:p>
    <w:p w:rsidR="00645C55" w:rsidRPr="00B346D1" w:rsidRDefault="00645C55" w:rsidP="00B346D1">
      <w:r w:rsidRPr="00B346D1">
        <w:t>141.</w:t>
      </w:r>
    </w:p>
    <w:p w:rsidR="00645C55" w:rsidRPr="00B346D1" w:rsidRDefault="00645C55" w:rsidP="00B346D1">
      <w:r w:rsidRPr="00B346D1">
        <w:t>Дар соли 1982 кадом ҷадвали электронӣ сохта ба истифода дода шуд?</w:t>
      </w:r>
    </w:p>
    <w:p w:rsidR="00645C55" w:rsidRPr="00B346D1" w:rsidRDefault="00645C55" w:rsidP="00B346D1">
      <w:r w:rsidRPr="00B346D1">
        <w:t>A) Visi Calc;) Eхcel;</w:t>
      </w:r>
    </w:p>
    <w:p w:rsidR="00645C55" w:rsidRPr="00B346D1" w:rsidRDefault="00645C55" w:rsidP="00B346D1">
      <w:r w:rsidRPr="00B346D1">
        <w:t>C) Lotus 1-2-3;) Super Calc;</w:t>
      </w:r>
    </w:p>
    <w:p w:rsidR="00645C55" w:rsidRPr="00B346D1" w:rsidRDefault="00645C55" w:rsidP="00B346D1">
      <w:r w:rsidRPr="00B346D1">
        <w:t>E) Cycle;</w:t>
      </w:r>
    </w:p>
    <w:p w:rsidR="00645C55" w:rsidRPr="00B346D1" w:rsidRDefault="00645C55" w:rsidP="00B346D1">
      <w:r w:rsidRPr="00B346D1">
        <w:t>142.</w:t>
      </w:r>
    </w:p>
    <w:p w:rsidR="00645C55" w:rsidRPr="00B346D1" w:rsidRDefault="00645C55" w:rsidP="00B346D1">
      <w:r w:rsidRPr="00B346D1">
        <w:t>Суроғаи ячейка?</w:t>
      </w:r>
    </w:p>
    <w:p w:rsidR="00645C55" w:rsidRPr="00B346D1" w:rsidRDefault="00645C55" w:rsidP="00B346D1">
      <w:r w:rsidRPr="00B346D1">
        <w:t>A) Сутунҳо, сатрҳо ва диаграммаҳоро суроғаи ячейка меноманд;</w:t>
      </w:r>
    </w:p>
    <w:p w:rsidR="00645C55" w:rsidRPr="00B346D1" w:rsidRDefault="00645C55" w:rsidP="00B346D1">
      <w:r w:rsidRPr="00B346D1">
        <w:t>B) Аз номи сутун ва рақами сатр иборат аст;</w:t>
      </w:r>
    </w:p>
    <w:p w:rsidR="00645C55" w:rsidRPr="00B346D1" w:rsidRDefault="00645C55" w:rsidP="00B346D1">
      <w:r w:rsidRPr="00B346D1">
        <w:t>C) Аз номи варақа ва рақами сатр иборат аст;</w:t>
      </w:r>
    </w:p>
    <w:p w:rsidR="00645C55" w:rsidRPr="00B346D1" w:rsidRDefault="00645C55" w:rsidP="00B346D1">
      <w:r w:rsidRPr="00B346D1">
        <w:t>D) Аз номи сутун ва номи варақа иборат аст;</w:t>
      </w:r>
    </w:p>
    <w:p w:rsidR="00645C55" w:rsidRPr="00B346D1" w:rsidRDefault="00645C55" w:rsidP="00B346D1">
      <w:r w:rsidRPr="00B346D1">
        <w:t>E) Аз номи сутун, рақами сатр ва номи варақа иборат аст;</w:t>
      </w:r>
    </w:p>
    <w:p w:rsidR="00645C55" w:rsidRPr="00B346D1" w:rsidRDefault="00645C55" w:rsidP="00B346D1">
      <w:r w:rsidRPr="00B346D1">
        <w:t>143.</w:t>
      </w:r>
    </w:p>
    <w:p w:rsidR="00645C55" w:rsidRPr="00B346D1" w:rsidRDefault="00645C55" w:rsidP="00B346D1">
      <w:r w:rsidRPr="00B346D1">
        <w:t>Программаи Microsoft Excel 2003 чанд сатр дорад?</w:t>
      </w:r>
    </w:p>
    <w:p w:rsidR="00645C55" w:rsidRPr="00B346D1" w:rsidRDefault="00645C55" w:rsidP="00B346D1">
      <w:r w:rsidRPr="00B346D1">
        <w:t>A) 65636;) 65336;</w:t>
      </w:r>
    </w:p>
    <w:p w:rsidR="00645C55" w:rsidRPr="00B346D1" w:rsidRDefault="00645C55" w:rsidP="00B346D1">
      <w:r w:rsidRPr="00B346D1">
        <w:t>C) 65536;) 63536;) 65365;</w:t>
      </w:r>
    </w:p>
    <w:p w:rsidR="00645C55" w:rsidRPr="00B346D1" w:rsidRDefault="00645C55" w:rsidP="00B346D1">
      <w:r w:rsidRPr="00B346D1">
        <w:t>144.</w:t>
      </w:r>
    </w:p>
    <w:p w:rsidR="00645C55" w:rsidRPr="00B346D1" w:rsidRDefault="00645C55" w:rsidP="00B346D1">
      <w:r w:rsidRPr="00B346D1">
        <w:t>Шумораи катакчахо дар барномаи Microsoft Excel 2003 чандто мебошад?</w:t>
      </w:r>
    </w:p>
    <w:p w:rsidR="00645C55" w:rsidRPr="00B346D1" w:rsidRDefault="00645C55" w:rsidP="00B346D1">
      <w:r w:rsidRPr="00B346D1">
        <w:t>A) 16772216;) 16777217;</w:t>
      </w:r>
    </w:p>
    <w:p w:rsidR="00645C55" w:rsidRPr="00B346D1" w:rsidRDefault="00645C55" w:rsidP="00B346D1">
      <w:r w:rsidRPr="00B346D1">
        <w:t>C) 16777216;) 16777211;) 16777210;</w:t>
      </w:r>
    </w:p>
    <w:p w:rsidR="00645C55" w:rsidRPr="00B346D1" w:rsidRDefault="00645C55" w:rsidP="00B346D1">
      <w:r w:rsidRPr="00B346D1">
        <w:t>145.</w:t>
      </w:r>
    </w:p>
    <w:p w:rsidR="00645C55" w:rsidRPr="00B346D1" w:rsidRDefault="00645C55" w:rsidP="00B346D1">
      <w:r w:rsidRPr="00B346D1">
        <w:t>Фармони «Автоподбор…» чӣ вазифаро иҷро мекунад?</w:t>
      </w:r>
    </w:p>
    <w:p w:rsidR="00645C55" w:rsidRPr="00B346D1" w:rsidRDefault="00645C55" w:rsidP="00B346D1">
      <w:r w:rsidRPr="00B346D1">
        <w:t>A) Ин фармон файлро ба таври автомати сабт мекунад;) Ин фармон корро бо равзанаи фаъол қатъ мегардонад;</w:t>
      </w:r>
    </w:p>
    <w:p w:rsidR="00645C55" w:rsidRPr="00B346D1" w:rsidRDefault="00645C55" w:rsidP="00B346D1">
      <w:r w:rsidRPr="00B346D1">
        <w:t>C) Ин фармон ҷадвали сохташударо ба тарзи автомати хурду калон мекунад;) Ин фармон саҳифаҳои дар файл сохтаро ба намуде, ки ба чоп бароварда мешавад, ба экран мебарорад;) Ин фармон барои гузоштани унвони саҳифаҳо хизмат мекунад;</w:t>
      </w:r>
    </w:p>
    <w:p w:rsidR="00645C55" w:rsidRPr="00B346D1" w:rsidRDefault="00645C55" w:rsidP="00B346D1">
      <w:r w:rsidRPr="00B346D1">
        <w:t>146.</w:t>
      </w:r>
    </w:p>
    <w:p w:rsidR="00645C55" w:rsidRPr="00B346D1" w:rsidRDefault="00645C55" w:rsidP="00B346D1">
      <w:r w:rsidRPr="00B346D1">
        <w:t>Забони барномасозӣ чист?</w:t>
      </w:r>
    </w:p>
    <w:p w:rsidR="00645C55" w:rsidRPr="00B346D1" w:rsidRDefault="00645C55" w:rsidP="00B346D1">
      <w:r w:rsidRPr="00B346D1">
        <w:t>A) Маҷмуи маълумотҳои, ки дар хотираи компютер ҷойгир аст;) Қидаҳои махсус барои навиштани барнома;) Ҷой дар диск ки ном дорад ва барои нигоҳдории файлҳо истифода мешавад;</w:t>
      </w:r>
    </w:p>
    <w:p w:rsidR="00645C55" w:rsidRPr="00B346D1" w:rsidRDefault="00645C55" w:rsidP="00B346D1">
      <w:r w:rsidRPr="00B346D1">
        <w:t>D) Пайдарпайии фармонҳое, ки ба кампютер чи кор карданро мефаҳмонад;) Маълумоти махсус;</w:t>
      </w:r>
    </w:p>
    <w:p w:rsidR="00645C55" w:rsidRPr="00B346D1" w:rsidRDefault="00645C55" w:rsidP="00B346D1">
      <w:r w:rsidRPr="00B346D1">
        <w:t>147.</w:t>
      </w:r>
    </w:p>
    <w:p w:rsidR="00645C55" w:rsidRPr="00B346D1" w:rsidRDefault="00645C55" w:rsidP="00B346D1">
      <w:r w:rsidRPr="00B346D1">
        <w:t>Кадом сол Интернет ба намуди ҳозирааш пайдо гашт?</w:t>
      </w:r>
    </w:p>
    <w:p w:rsidR="00645C55" w:rsidRPr="00B346D1" w:rsidRDefault="00645C55" w:rsidP="00B346D1">
      <w:r w:rsidRPr="00B346D1">
        <w:t>A) соли 1999;) соли 1988;</w:t>
      </w:r>
    </w:p>
    <w:p w:rsidR="00645C55" w:rsidRPr="00B346D1" w:rsidRDefault="00645C55" w:rsidP="00B346D1">
      <w:r w:rsidRPr="00B346D1">
        <w:t>C) соли 1990;) соли 1985;) соли 1987;</w:t>
      </w:r>
    </w:p>
    <w:p w:rsidR="00645C55" w:rsidRPr="00B346D1" w:rsidRDefault="00645C55" w:rsidP="00B346D1">
      <w:r w:rsidRPr="00B346D1">
        <w:t>148.</w:t>
      </w:r>
    </w:p>
    <w:p w:rsidR="00645C55" w:rsidRPr="00B346D1" w:rsidRDefault="00645C55" w:rsidP="00B346D1">
      <w:r w:rsidRPr="00B346D1">
        <w:t>536-ро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11100110;</w:t>
      </w:r>
    </w:p>
    <w:p w:rsidR="00645C55" w:rsidRPr="00B346D1" w:rsidRDefault="00645C55" w:rsidP="00B346D1">
      <w:r w:rsidRPr="00B346D1">
        <w:t>B) 1000011000;) 00001111;) 1111101;) 100000;</w:t>
      </w:r>
    </w:p>
    <w:p w:rsidR="00645C55" w:rsidRPr="00B346D1" w:rsidRDefault="00645C55" w:rsidP="00B346D1">
      <w:r w:rsidRPr="00B346D1">
        <w:t>149.</w:t>
      </w:r>
    </w:p>
    <w:p w:rsidR="00645C55" w:rsidRPr="00B346D1" w:rsidRDefault="00645C55" w:rsidP="00B346D1">
      <w:r w:rsidRPr="00B346D1">
        <w:t>578-ро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1001000010;</w:t>
      </w:r>
    </w:p>
    <w:p w:rsidR="00645C55" w:rsidRPr="00B346D1" w:rsidRDefault="00645C55" w:rsidP="00B346D1">
      <w:r w:rsidRPr="00B346D1">
        <w:t>B) 11110000;) 00001111;) 1111101;) 100000;</w:t>
      </w:r>
    </w:p>
    <w:p w:rsidR="00645C55" w:rsidRPr="00B346D1" w:rsidRDefault="00645C55" w:rsidP="00B346D1">
      <w:r w:rsidRPr="00B346D1">
        <w:t>150.</w:t>
      </w:r>
    </w:p>
    <w:p w:rsidR="00645C55" w:rsidRPr="00B346D1" w:rsidRDefault="00645C55" w:rsidP="00B346D1">
      <w:r w:rsidRPr="00B346D1">
        <w:t>Таҳриргари графикии Paint?</w:t>
      </w:r>
    </w:p>
    <w:p w:rsidR="00645C55" w:rsidRPr="00B346D1" w:rsidRDefault="00645C55" w:rsidP="00B346D1">
      <w:r w:rsidRPr="00B346D1">
        <w:t>A) барои сохтан ва таҳрир намудани расму графикҳо пешбини карда шудаанд;</w:t>
      </w:r>
    </w:p>
    <w:p w:rsidR="00645C55" w:rsidRPr="00B346D1" w:rsidRDefault="00645C55" w:rsidP="00B346D1">
      <w:r w:rsidRPr="00B346D1">
        <w:t>B) барои ба нақшагирии расму каталогҳо пешбини карда шудаанд;) барои истифодабарии расмҳои мултимеди пешбини карда шудаанд;) барои сохтан таҳлили нақшаҳо пешбини карда шудаанд;) барои нигоҳ доштан ва таҳрири таблитсаҳо пешбини карда шудаанд;</w:t>
      </w:r>
    </w:p>
    <w:p w:rsidR="00645C55" w:rsidRPr="00B346D1" w:rsidRDefault="00645C55" w:rsidP="00B346D1">
      <w:r w:rsidRPr="00B346D1">
        <w:t>151.</w:t>
      </w:r>
    </w:p>
    <w:p w:rsidR="00645C55" w:rsidRPr="00B346D1" w:rsidRDefault="00645C55" w:rsidP="00B346D1">
      <w:r w:rsidRPr="00B346D1">
        <w:t>Ҷадвали электронии Microsoft Excel кай ба истифода дода шуд?</w:t>
      </w:r>
    </w:p>
    <w:p w:rsidR="00645C55" w:rsidRPr="00B346D1" w:rsidRDefault="00645C55" w:rsidP="00B346D1">
      <w:r w:rsidRPr="00B346D1">
        <w:t>A) 1979;</w:t>
      </w:r>
    </w:p>
    <w:p w:rsidR="00645C55" w:rsidRPr="00B346D1" w:rsidRDefault="00645C55" w:rsidP="00B346D1">
      <w:r w:rsidRPr="00B346D1">
        <w:t>B) 1982;) 1987;) 1980;) 1984;</w:t>
      </w:r>
    </w:p>
    <w:p w:rsidR="00645C55" w:rsidRPr="00B346D1" w:rsidRDefault="00645C55" w:rsidP="00B346D1">
      <w:r w:rsidRPr="00B346D1">
        <w:t>152.</w:t>
      </w:r>
    </w:p>
    <w:p w:rsidR="00645C55" w:rsidRPr="00B346D1" w:rsidRDefault="00645C55" w:rsidP="00B346D1">
      <w:r w:rsidRPr="00B346D1">
        <w:t>Идеяи сохтани ҷадвалҳои электронӣ аз тарафи кӣ пайдо шуд?</w:t>
      </w:r>
    </w:p>
    <w:p w:rsidR="00645C55" w:rsidRPr="00B346D1" w:rsidRDefault="00645C55" w:rsidP="00B346D1">
      <w:r w:rsidRPr="00B346D1">
        <w:t>A) Фирмаи Microsoft;</w:t>
      </w:r>
    </w:p>
    <w:p w:rsidR="00645C55" w:rsidRPr="00B346D1" w:rsidRDefault="00645C55" w:rsidP="00B346D1">
      <w:r w:rsidRPr="00B346D1">
        <w:t>B) Дэн Брикли;) Нейман;) Лейбнитс;) Атанасов;</w:t>
      </w:r>
    </w:p>
    <w:p w:rsidR="00645C55" w:rsidRPr="00B346D1" w:rsidRDefault="00645C55" w:rsidP="00B346D1">
      <w:r w:rsidRPr="00B346D1">
        <w:t>153.</w:t>
      </w:r>
    </w:p>
    <w:p w:rsidR="00645C55" w:rsidRPr="00B346D1" w:rsidRDefault="00645C55" w:rsidP="00B346D1">
      <w:r w:rsidRPr="00B346D1">
        <w:t>Иттилоотҳои конфиденсиалӣ гуфта чиро мефаҳмед?</w:t>
      </w:r>
    </w:p>
    <w:p w:rsidR="00645C55" w:rsidRPr="00B346D1" w:rsidRDefault="00645C55" w:rsidP="00B346D1">
      <w:r w:rsidRPr="00B346D1">
        <w:t>A) нофаҳмо;) фаҳмо;</w:t>
      </w:r>
    </w:p>
    <w:p w:rsidR="00645C55" w:rsidRPr="00B346D1" w:rsidRDefault="00645C55" w:rsidP="00B346D1">
      <w:r w:rsidRPr="00B346D1">
        <w:t>C) махфӣ;) кушод;) нопурра;</w:t>
      </w:r>
    </w:p>
    <w:p w:rsidR="00645C55" w:rsidRPr="00B346D1" w:rsidRDefault="00645C55" w:rsidP="00B346D1">
      <w:r w:rsidRPr="00B346D1">
        <w:t>154.</w:t>
      </w:r>
    </w:p>
    <w:p w:rsidR="00645C55" w:rsidRPr="00B346D1" w:rsidRDefault="00645C55" w:rsidP="00B346D1">
      <w:r w:rsidRPr="00B346D1">
        <w:t>Топология чист?</w:t>
      </w:r>
    </w:p>
    <w:p w:rsidR="00645C55" w:rsidRPr="00B346D1" w:rsidRDefault="00645C55" w:rsidP="00B346D1">
      <w:r w:rsidRPr="00B346D1">
        <w:t>A) тасвиркунии компютерхо;</w:t>
      </w:r>
    </w:p>
    <w:p w:rsidR="00645C55" w:rsidRPr="00B346D1" w:rsidRDefault="00645C55" w:rsidP="00B346D1">
      <w:r w:rsidRPr="00B346D1">
        <w:t>B) тасвири васли физики шабака;) тасвири физики кампютер;) тасвири глобалии шабака;) тасвири каналхо портхо;</w:t>
      </w:r>
    </w:p>
    <w:p w:rsidR="00645C55" w:rsidRPr="00B346D1" w:rsidRDefault="00645C55" w:rsidP="00B346D1">
      <w:r w:rsidRPr="00B346D1">
        <w:t>155.</w:t>
      </w:r>
    </w:p>
    <w:p w:rsidR="00645C55" w:rsidRPr="00B346D1" w:rsidRDefault="00645C55" w:rsidP="00B346D1">
      <w:r w:rsidRPr="00B346D1">
        <w:t>Системахои амалиётии шабакави?</w:t>
      </w:r>
    </w:p>
    <w:p w:rsidR="00645C55" w:rsidRPr="00B346D1" w:rsidRDefault="00645C55" w:rsidP="00B346D1">
      <w:r w:rsidRPr="00B346D1">
        <w:t>A) windows XP;) windows NT, ) linux;) windows Vista;</w:t>
      </w:r>
    </w:p>
    <w:p w:rsidR="00645C55" w:rsidRPr="00B346D1" w:rsidRDefault="00645C55" w:rsidP="00B346D1">
      <w:r w:rsidRPr="00B346D1">
        <w:t>E) варианти B) ва C);</w:t>
      </w:r>
    </w:p>
    <w:p w:rsidR="00645C55" w:rsidRPr="00B346D1" w:rsidRDefault="00645C55" w:rsidP="00B346D1">
      <w:r w:rsidRPr="00B346D1">
        <w:t>156.</w:t>
      </w:r>
    </w:p>
    <w:p w:rsidR="00645C55" w:rsidRPr="00B346D1" w:rsidRDefault="00645C55" w:rsidP="00B346D1">
      <w:r w:rsidRPr="00B346D1">
        <w:t>Компонентҳои асосии барномавии шабака гуфта чиро дарназар дорем?</w:t>
      </w:r>
    </w:p>
    <w:p w:rsidR="00645C55" w:rsidRPr="00B346D1" w:rsidRDefault="00645C55" w:rsidP="00B346D1">
      <w:r w:rsidRPr="00B346D1">
        <w:t>A) системаи итилооти;</w:t>
      </w:r>
    </w:p>
    <w:p w:rsidR="00645C55" w:rsidRPr="00B346D1" w:rsidRDefault="00645C55" w:rsidP="00B346D1">
      <w:r w:rsidRPr="00B346D1">
        <w:t>B) системаи амалиёти;) системаи интиқолдиҳи;) системаи идора куни;) системаи хориҷ куни;</w:t>
      </w:r>
    </w:p>
    <w:p w:rsidR="00645C55" w:rsidRPr="00B346D1" w:rsidRDefault="00645C55" w:rsidP="00B346D1">
      <w:r w:rsidRPr="00B346D1">
        <w:t>157.</w:t>
      </w:r>
    </w:p>
    <w:p w:rsidR="00645C55" w:rsidRPr="00B346D1" w:rsidRDefault="00645C55" w:rsidP="00B346D1">
      <w:r w:rsidRPr="00B346D1">
        <w:t>Дар барномаи Microsoft Word 2010 тугмачаҳои Ctrl+Shift+W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«Открыть»;) фармони «Верхний индекс»;) фармони «Создать»;</w:t>
      </w:r>
    </w:p>
    <w:p w:rsidR="00645C55" w:rsidRPr="00B346D1" w:rsidRDefault="00645C55" w:rsidP="00B346D1">
      <w:r w:rsidRPr="00B346D1">
        <w:t>D) фармони «Подчеркивание»;) фармони «Гузоштани интервал» - и 2 сатра;</w:t>
      </w:r>
    </w:p>
    <w:p w:rsidR="00645C55" w:rsidRPr="00B346D1" w:rsidRDefault="00645C55" w:rsidP="00B346D1">
      <w:r w:rsidRPr="00B346D1">
        <w:t>158.</w:t>
      </w:r>
    </w:p>
    <w:p w:rsidR="00645C55" w:rsidRPr="00B346D1" w:rsidRDefault="00645C55" w:rsidP="00B346D1">
      <w:r w:rsidRPr="00B346D1">
        <w:t>Тугмачаҳои Ctrl+Shift+D дар барномаи Microsoft Word 2010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</w:t>
      </w:r>
    </w:p>
    <w:p w:rsidR="00645C55" w:rsidRPr="00B346D1" w:rsidRDefault="00645C55" w:rsidP="00B346D1">
      <w:r w:rsidRPr="00B346D1">
        <w:t>B) фармони «Двойное подчеркивание»;) фармони «Создать»;) фармони «Гузоштани интервал»-и 2 сатра;) фармони «Найти»;</w:t>
      </w:r>
    </w:p>
    <w:p w:rsidR="00645C55" w:rsidRPr="00B346D1" w:rsidRDefault="00645C55" w:rsidP="00B346D1">
      <w:r w:rsidRPr="00B346D1">
        <w:t>159.</w:t>
      </w:r>
    </w:p>
    <w:p w:rsidR="00645C55" w:rsidRPr="00B346D1" w:rsidRDefault="00645C55" w:rsidP="00B346D1">
      <w:r w:rsidRPr="00B346D1">
        <w:t>Дар барномаи Microsoft Word 2016 тугмачаҳои Ctrl+Shift+(, (дар якҷояги кадом фармонро иҷро мекунанд ?</w:t>
      </w:r>
    </w:p>
    <w:p w:rsidR="00645C55" w:rsidRPr="00B346D1" w:rsidRDefault="00645C55" w:rsidP="00B346D1">
      <w:r w:rsidRPr="00B346D1">
        <w:t>A) фармони «Открыть»;) фармони «Гузоштани интервал»-и 2 сатра;) фармони «Создать»;</w:t>
      </w:r>
    </w:p>
    <w:p w:rsidR="00645C55" w:rsidRPr="00B346D1" w:rsidRDefault="00645C55" w:rsidP="00B346D1">
      <w:r w:rsidRPr="00B346D1">
        <w:t>D) фармони «Уменьшение размера шрифта»;) фармони «Найти»;</w:t>
      </w:r>
    </w:p>
    <w:p w:rsidR="00645C55" w:rsidRPr="00B346D1" w:rsidRDefault="00645C55" w:rsidP="00B346D1">
      <w:r w:rsidRPr="00B346D1">
        <w:t>160.</w:t>
      </w:r>
    </w:p>
    <w:p w:rsidR="00645C55" w:rsidRPr="00B346D1" w:rsidRDefault="00645C55" w:rsidP="00B346D1">
      <w:r w:rsidRPr="00B346D1">
        <w:t>Дар ҳар як ячейкаи варақи Excel кадом намуди ахборро ҷойгир намудан мумкин аст?</w:t>
      </w:r>
    </w:p>
    <w:p w:rsidR="00645C55" w:rsidRPr="00B346D1" w:rsidRDefault="00645C55" w:rsidP="00B346D1">
      <w:r w:rsidRPr="00B346D1">
        <w:t>A) Адади, матнӣ, графики;</w:t>
      </w:r>
    </w:p>
    <w:p w:rsidR="00645C55" w:rsidRPr="00B346D1" w:rsidRDefault="00645C55" w:rsidP="00B346D1">
      <w:r w:rsidRPr="00B346D1">
        <w:t>B) Адади, матнӣ, формулавӣ;) Адади, формулавӣ, видеои;) Матни, формулавӣ;) Адади, чадвали;</w:t>
      </w:r>
    </w:p>
    <w:p w:rsidR="00645C55" w:rsidRPr="00B346D1" w:rsidRDefault="00645C55" w:rsidP="00B346D1">
      <w:r w:rsidRPr="00B346D1">
        <w:t>161.</w:t>
      </w:r>
    </w:p>
    <w:p w:rsidR="00645C55" w:rsidRPr="00B346D1" w:rsidRDefault="00645C55" w:rsidP="00B346D1">
      <w:r w:rsidRPr="00B346D1">
        <w:t>Дар барномаи Excel диаграмма чи тавр сохта мешавад?</w:t>
      </w:r>
    </w:p>
    <w:p w:rsidR="00645C55" w:rsidRPr="00B346D1" w:rsidRDefault="00645C55" w:rsidP="00B346D1">
      <w:r w:rsidRPr="00B346D1">
        <w:t xml:space="preserve">A) Менюи Вставка </w:t>
      </w:r>
      <w:r w:rsidRPr="00B346D1">
        <w:sym w:font="Wingdings" w:char="F0E8"/>
      </w:r>
      <w:r w:rsidRPr="00B346D1">
        <w:t xml:space="preserve"> Диаграмма;) Менюи Вставка </w:t>
      </w:r>
      <w:r w:rsidRPr="00B346D1">
        <w:sym w:font="Wingdings" w:char="F0E8"/>
      </w:r>
      <w:r w:rsidRPr="00B346D1">
        <w:t xml:space="preserve">Рисунок </w:t>
      </w:r>
      <w:r w:rsidRPr="00B346D1">
        <w:sym w:font="Wingdings" w:char="F0E8"/>
      </w:r>
      <w:r w:rsidRPr="00B346D1">
        <w:t xml:space="preserve"> Диаграмма;) Менюи Вид </w:t>
      </w:r>
      <w:r w:rsidRPr="00B346D1">
        <w:sym w:font="Wingdings" w:char="F0E8"/>
      </w:r>
      <w:r w:rsidRPr="00B346D1">
        <w:t xml:space="preserve"> Диаграмма;) Менюи Вставка </w:t>
      </w:r>
      <w:r w:rsidRPr="00B346D1">
        <w:sym w:font="Wingdings" w:char="F0E8"/>
      </w:r>
      <w:r w:rsidRPr="00B346D1">
        <w:t xml:space="preserve"> Функция </w:t>
      </w:r>
      <w:r w:rsidRPr="00B346D1">
        <w:sym w:font="Wingdings" w:char="F0E8"/>
      </w:r>
      <w:r w:rsidRPr="00B346D1">
        <w:t xml:space="preserve"> Диаграмма;) Менюи Вставка </w:t>
      </w:r>
      <w:r w:rsidRPr="00B346D1">
        <w:sym w:font="Wingdings" w:char="F0E8"/>
      </w:r>
      <w:r w:rsidRPr="00B346D1">
        <w:t xml:space="preserve"> Функция;</w:t>
      </w:r>
    </w:p>
    <w:p w:rsidR="00645C55" w:rsidRPr="00B346D1" w:rsidRDefault="00645C55" w:rsidP="00B346D1">
      <w:r w:rsidRPr="00B346D1">
        <w:t>162.</w:t>
      </w:r>
    </w:p>
    <w:p w:rsidR="00645C55" w:rsidRPr="00B346D1" w:rsidRDefault="00645C55" w:rsidP="00B346D1">
      <w:r w:rsidRPr="00B346D1">
        <w:t>WWW чӣ маъно дорад?</w:t>
      </w:r>
    </w:p>
    <w:p w:rsidR="00645C55" w:rsidRPr="00B346D1" w:rsidRDefault="00645C55" w:rsidP="00B346D1">
      <w:r w:rsidRPr="00B346D1">
        <w:t>A) Аз ҳарфҳои аввали калимаҳои англисии World Wide Web гирифта шуда, дар забони тоҷикӣ тарҷумаи «Принтерҳои ҷаҳонии» - ро дорад;) Аз ҳарфҳои аввали калимаҳои англисии World Wide Web гирифта шуда, дар забони тоҷикӣ тарҷумаи «Кори ҷаҳонии кабуд» - ро дорад, ки онро Web низ мегӯянд;) Аз ҳарфҳои аввали калимаҳои англисии World Wide Web гирифта шуда, дар забони тоҷикӣ тарҷумаи «Ҷаҳонии имрӯза» - ро дорад;</w:t>
      </w:r>
    </w:p>
    <w:p w:rsidR="00645C55" w:rsidRPr="00B346D1" w:rsidRDefault="00645C55" w:rsidP="00B346D1">
      <w:r w:rsidRPr="00B346D1">
        <w:t>D) Абревиатураи WWW аз ҳарфҳои аввали калимаҳои англисии World Wide Web гирифта шуда, дар забони тоҷикӣ тарҷумаи «Тӯри ҷаҳонии анкабуд» - ро дорад, ки онро Web низ мегӯянд;) Аз ҳарфҳои аввали калимаҳои англисии World Wide Web гирифта шуда, дар забони тоҷикӣ тарҷумаи «Компютерҳои ҷаҳонӣ» - ро дорад;</w:t>
      </w:r>
    </w:p>
    <w:p w:rsidR="00645C55" w:rsidRPr="00B346D1" w:rsidRDefault="00645C55" w:rsidP="00B346D1">
      <w:r w:rsidRPr="00B346D1">
        <w:t>163.</w:t>
      </w:r>
    </w:p>
    <w:p w:rsidR="00645C55" w:rsidRPr="00B346D1" w:rsidRDefault="00645C55" w:rsidP="00B346D1">
      <w:r w:rsidRPr="00B346D1">
        <w:t>Нишондоди хатогии &lt;#####&gt; дар барномаи Excel чиро мефаҳмонад?</w:t>
      </w:r>
    </w:p>
    <w:p w:rsidR="00645C55" w:rsidRPr="00B346D1" w:rsidRDefault="00645C55" w:rsidP="00B346D1">
      <w:r w:rsidRPr="00B346D1">
        <w:t>A) Ms –Excel натавонист номи дар формула истифода бурдаро дарёфт кунад;) Дар формула тақсим ба сифр дорад;) Қоидаи навиштани операторҳо дар математика вайрон шудааст;</w:t>
      </w:r>
    </w:p>
    <w:p w:rsidR="00645C55" w:rsidRPr="00B346D1" w:rsidRDefault="00645C55" w:rsidP="00B346D1">
      <w:r w:rsidRPr="00B346D1">
        <w:t>D) Дарозии ячейка имкон намедиҳад, ки ададро нишон диҳад;) Дар формула ба ячейкаи мавҷуд набуда ишорат дорад;</w:t>
      </w:r>
    </w:p>
    <w:p w:rsidR="00645C55" w:rsidRPr="00B346D1" w:rsidRDefault="00645C55" w:rsidP="00B346D1">
      <w:r w:rsidRPr="00B346D1">
        <w:t>164.</w:t>
      </w:r>
    </w:p>
    <w:p w:rsidR="00645C55" w:rsidRPr="00B346D1" w:rsidRDefault="00645C55" w:rsidP="00B346D1">
      <w:r w:rsidRPr="00B346D1">
        <w:t>Дар барномаи Microsoft Word тугмачаҳои Ctrl+Shift+=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«Открыть»;) фармони «Создать»;</w:t>
      </w:r>
    </w:p>
    <w:p w:rsidR="00645C55" w:rsidRPr="00B346D1" w:rsidRDefault="00645C55" w:rsidP="00B346D1">
      <w:r w:rsidRPr="00B346D1">
        <w:t>C) фармони «Верхний индекс»;) фармони «Гузоштани интервал»-и 2 сатра;) фармони «Найти»;</w:t>
      </w:r>
    </w:p>
    <w:p w:rsidR="00645C55" w:rsidRPr="00B346D1" w:rsidRDefault="00645C55" w:rsidP="00B346D1">
      <w:r w:rsidRPr="00B346D1">
        <w:t>165. Кадом тугмачаи клавиатура маълумотро нест мекунад?</w:t>
      </w:r>
    </w:p>
    <w:p w:rsidR="00645C55" w:rsidRPr="00B346D1" w:rsidRDefault="00645C55" w:rsidP="00B346D1">
      <w:r w:rsidRPr="00B346D1">
        <w:t>A) Shift;) ctrl;) Alt;</w:t>
      </w:r>
    </w:p>
    <w:p w:rsidR="00645C55" w:rsidRPr="00B346D1" w:rsidRDefault="00645C55" w:rsidP="00B346D1">
      <w:r w:rsidRPr="00B346D1">
        <w:t>D) Backspace, Delete;) Probel;</w:t>
      </w:r>
    </w:p>
    <w:p w:rsidR="00645C55" w:rsidRPr="00B346D1" w:rsidRDefault="00645C55" w:rsidP="00B346D1">
      <w:r w:rsidRPr="00B346D1">
        <w:t>166.</w:t>
      </w:r>
    </w:p>
    <w:p w:rsidR="00645C55" w:rsidRPr="00B346D1" w:rsidRDefault="00645C55" w:rsidP="00B346D1">
      <w:r w:rsidRPr="00B346D1">
        <w:t>Дар барномаи Microsoft Word 2016 тугмачаҳои Shift+Ctrl+= дар якҷояги кадом фармонро иҷро мекунанд?</w:t>
      </w:r>
    </w:p>
    <w:p w:rsidR="00645C55" w:rsidRPr="00B346D1" w:rsidRDefault="00645C55" w:rsidP="00B346D1">
      <w:r w:rsidRPr="00B346D1">
        <w:t>A) фармони «Выделить все»;</w:t>
      </w:r>
    </w:p>
    <w:p w:rsidR="00645C55" w:rsidRPr="00B346D1" w:rsidRDefault="00645C55" w:rsidP="00B346D1">
      <w:r w:rsidRPr="00B346D1">
        <w:t>B) фармони «Нижний индекс»;) фармони «Создать»;) фармони «Гузоштани интервал»-и 2 сатра;) фармони «Найти»;</w:t>
      </w:r>
    </w:p>
    <w:p w:rsidR="00645C55" w:rsidRPr="00B346D1" w:rsidRDefault="00645C55" w:rsidP="00B346D1">
      <w:r w:rsidRPr="00B346D1">
        <w:t>167.</w:t>
      </w:r>
    </w:p>
    <w:p w:rsidR="00645C55" w:rsidRPr="00B346D1" w:rsidRDefault="00645C55" w:rsidP="00B346D1">
      <w:r w:rsidRPr="00B346D1">
        <w:t>Адади 255-ро аз системаи хисоби дахи ба системаи хисоби ҳашти баргардонем кадоме аз ин ададҳо ҳосил мешавад?</w:t>
      </w:r>
    </w:p>
    <w:p w:rsidR="00645C55" w:rsidRPr="00B346D1" w:rsidRDefault="00645C55" w:rsidP="00B346D1">
      <w:r w:rsidRPr="00B346D1">
        <w:t>A) 550;</w:t>
      </w:r>
    </w:p>
    <w:p w:rsidR="00645C55" w:rsidRPr="00B346D1" w:rsidRDefault="00645C55" w:rsidP="00B346D1">
      <w:r w:rsidRPr="00B346D1">
        <w:t>B) 377;) 505;</w:t>
      </w:r>
    </w:p>
    <w:p w:rsidR="00645C55" w:rsidRPr="00B346D1" w:rsidRDefault="00645C55" w:rsidP="00B346D1">
      <w:r w:rsidRPr="00B346D1">
        <w:t>D) 234;</w:t>
      </w:r>
    </w:p>
    <w:p w:rsidR="00645C55" w:rsidRPr="00B346D1" w:rsidRDefault="00645C55" w:rsidP="00B346D1">
      <w:r w:rsidRPr="00B346D1">
        <w:t>E) 642;</w:t>
      </w:r>
    </w:p>
    <w:p w:rsidR="00645C55" w:rsidRPr="00B346D1" w:rsidRDefault="00645C55" w:rsidP="00B346D1">
      <w:r w:rsidRPr="00B346D1">
        <w:t>168.</w:t>
      </w:r>
    </w:p>
    <w:p w:rsidR="00645C55" w:rsidRPr="00B346D1" w:rsidRDefault="00645C55" w:rsidP="00B346D1">
      <w:r w:rsidRPr="00B346D1">
        <w:t>Функсияи шарти дар ҷадвали электронии Excel дар кадом намуд навишта мешавад?</w:t>
      </w:r>
    </w:p>
    <w:p w:rsidR="00645C55" w:rsidRPr="00B346D1" w:rsidRDefault="00645C55" w:rsidP="00B346D1">
      <w:r w:rsidRPr="00B346D1">
        <w:t>A) Для;</w:t>
      </w:r>
    </w:p>
    <w:p w:rsidR="00645C55" w:rsidRPr="00B346D1" w:rsidRDefault="00645C55" w:rsidP="00B346D1">
      <w:r w:rsidRPr="00B346D1">
        <w:t>B) If;</w:t>
      </w:r>
    </w:p>
    <w:p w:rsidR="00645C55" w:rsidRPr="00B346D1" w:rsidRDefault="00645C55" w:rsidP="00B346D1">
      <w:r w:rsidRPr="00B346D1">
        <w:t>C) For;</w:t>
      </w:r>
    </w:p>
    <w:p w:rsidR="00645C55" w:rsidRPr="00B346D1" w:rsidRDefault="00645C55" w:rsidP="00B346D1">
      <w:r w:rsidRPr="00B346D1">
        <w:t>D) Тогда;</w:t>
      </w:r>
    </w:p>
    <w:p w:rsidR="00645C55" w:rsidRPr="00B346D1" w:rsidRDefault="00645C55" w:rsidP="00B346D1">
      <w:r w:rsidRPr="00B346D1">
        <w:t>E) Если;</w:t>
      </w:r>
    </w:p>
    <w:p w:rsidR="00645C55" w:rsidRPr="00B346D1" w:rsidRDefault="00645C55" w:rsidP="00B346D1">
      <w:r w:rsidRPr="00B346D1">
        <w:t>169.</w:t>
      </w:r>
    </w:p>
    <w:p w:rsidR="00645C55" w:rsidRPr="00B346D1" w:rsidRDefault="00645C55" w:rsidP="00B346D1">
      <w:r w:rsidRPr="00B346D1">
        <w:t>Нишондоди хатогии #ДЕЛ/0! дар ҷадвали электрони Excel чиро мефаҳмонад?</w:t>
      </w:r>
    </w:p>
    <w:p w:rsidR="00645C55" w:rsidRPr="00B346D1" w:rsidRDefault="00645C55" w:rsidP="00B346D1">
      <w:r w:rsidRPr="00B346D1">
        <w:t>A) Номуаянии ячейкаро;</w:t>
      </w:r>
    </w:p>
    <w:p w:rsidR="00645C55" w:rsidRPr="00B346D1" w:rsidRDefault="00645C55" w:rsidP="00B346D1">
      <w:r w:rsidRPr="00B346D1">
        <w:t>B) Нодурустии формуларо;</w:t>
      </w:r>
    </w:p>
    <w:p w:rsidR="00645C55" w:rsidRPr="00B346D1" w:rsidRDefault="00645C55" w:rsidP="00B346D1">
      <w:r w:rsidRPr="00B346D1">
        <w:t>C) Тақсим ба нул ро;</w:t>
      </w:r>
    </w:p>
    <w:p w:rsidR="00645C55" w:rsidRPr="00B346D1" w:rsidRDefault="00645C55" w:rsidP="00B346D1">
      <w:r w:rsidRPr="00B346D1">
        <w:t>D) Амали калонро;) Таносубро;</w:t>
      </w:r>
    </w:p>
    <w:p w:rsidR="00645C55" w:rsidRPr="00B346D1" w:rsidRDefault="00645C55" w:rsidP="00B346D1">
      <w:r w:rsidRPr="00B346D1">
        <w:t>170.</w:t>
      </w:r>
    </w:p>
    <w:p w:rsidR="00645C55" w:rsidRPr="00B346D1" w:rsidRDefault="00645C55" w:rsidP="00B346D1">
      <w:r w:rsidRPr="00B346D1">
        <w:t>Барномаи стандартии Windows «Paint» барои чи хизмат мекунад?</w:t>
      </w:r>
    </w:p>
    <w:p w:rsidR="00645C55" w:rsidRPr="00B346D1" w:rsidRDefault="00645C55" w:rsidP="00B346D1">
      <w:r w:rsidRPr="00B346D1">
        <w:t>A) Барои сохтан ва таҳрир намудани расму графикҳо;) Барои азназаргузаронии файлҳои матнии ТХТ;) Барои иҷрокунии ҳисоббарориҳои оддитарини статистикӣ ва илмӣ;) Барои ба кор даровардани асбобҳои графиксоз;) Барои ҳалли масъалаҳо;</w:t>
      </w:r>
    </w:p>
    <w:p w:rsidR="00645C55" w:rsidRPr="00B346D1" w:rsidRDefault="00645C55" w:rsidP="00B346D1">
      <w:r w:rsidRPr="00B346D1">
        <w:t>171.</w:t>
      </w:r>
    </w:p>
    <w:p w:rsidR="00645C55" w:rsidRPr="00B346D1" w:rsidRDefault="00645C55" w:rsidP="00B346D1">
      <w:r w:rsidRPr="00B346D1">
        <w:t>Ба кор даровардани барномаи стандартии Windows «Paint»?</w:t>
      </w:r>
    </w:p>
    <w:p w:rsidR="00645C55" w:rsidRPr="00B346D1" w:rsidRDefault="00645C55" w:rsidP="00B346D1">
      <w:r w:rsidRPr="00B346D1">
        <w:t>A) Пуск-Программы-Стандарные-Microsoft Word-Калькулятор;</w:t>
      </w:r>
    </w:p>
    <w:p w:rsidR="00645C55" w:rsidRPr="00B346D1" w:rsidRDefault="00645C55" w:rsidP="00B346D1">
      <w:r w:rsidRPr="00B346D1">
        <w:t>B) Пуск-Программы-Стандартные-Калькулятор;</w:t>
      </w:r>
    </w:p>
    <w:p w:rsidR="00645C55" w:rsidRPr="00B346D1" w:rsidRDefault="00645C55" w:rsidP="00B346D1">
      <w:r w:rsidRPr="00B346D1">
        <w:t>C) Пуск-Программы-Стандарные-Microsoft office-Калькулятор;</w:t>
      </w:r>
    </w:p>
    <w:p w:rsidR="00645C55" w:rsidRPr="00B346D1" w:rsidRDefault="00645C55" w:rsidP="00B346D1">
      <w:r w:rsidRPr="00B346D1">
        <w:t>D) Пуск-Программы-Стандарные-Microsoft Excel-Калькулятор;</w:t>
      </w:r>
    </w:p>
    <w:p w:rsidR="00645C55" w:rsidRPr="00B346D1" w:rsidRDefault="00645C55" w:rsidP="00B346D1">
      <w:r w:rsidRPr="00B346D1">
        <w:t>E) Пуск-Программы-Стандарные Paint;</w:t>
      </w:r>
    </w:p>
    <w:p w:rsidR="00645C55" w:rsidRPr="00B346D1" w:rsidRDefault="00645C55" w:rsidP="00B346D1">
      <w:r w:rsidRPr="00B346D1">
        <w:t>172.</w:t>
      </w:r>
    </w:p>
    <w:p w:rsidR="00645C55" w:rsidRPr="00B346D1" w:rsidRDefault="00645C55" w:rsidP="00B346D1">
      <w:r w:rsidRPr="00B346D1">
        <w:t>Нишондоди хатогии #ЗНАЧ! дар ҷадвали электрони чиро мефаҳмонад?</w:t>
      </w:r>
    </w:p>
    <w:p w:rsidR="00645C55" w:rsidRPr="00B346D1" w:rsidRDefault="00645C55" w:rsidP="00B346D1">
      <w:r w:rsidRPr="00B346D1">
        <w:t>A) Ин хатоги хангоми номувофикии типхо ба вукуъ меояд;</w:t>
      </w:r>
    </w:p>
    <w:p w:rsidR="00645C55" w:rsidRPr="00B346D1" w:rsidRDefault="00645C55" w:rsidP="00B346D1">
      <w:r w:rsidRPr="00B346D1">
        <w:t>B) Чой нашудани адад дар катакча;</w:t>
      </w:r>
    </w:p>
    <w:p w:rsidR="00645C55" w:rsidRPr="00B346D1" w:rsidRDefault="00645C55" w:rsidP="00B346D1">
      <w:r w:rsidRPr="00B346D1">
        <w:t>C) Ин хатоги хангоми нофахмо будани ном ва ё адреси катакчахо ба вукуъ меояд;</w:t>
      </w:r>
    </w:p>
    <w:p w:rsidR="00645C55" w:rsidRPr="00B346D1" w:rsidRDefault="00645C55" w:rsidP="00B346D1">
      <w:r w:rsidRPr="00B346D1">
        <w:t>D) Дохил намудани ададхо дар майдони типии санави ё вакт;) Номумкинии муроҷиат;</w:t>
      </w:r>
    </w:p>
    <w:p w:rsidR="00645C55" w:rsidRPr="00B346D1" w:rsidRDefault="00645C55" w:rsidP="00B346D1">
      <w:r w:rsidRPr="00B346D1">
        <w:t>173.</w:t>
      </w:r>
    </w:p>
    <w:p w:rsidR="00645C55" w:rsidRPr="00B346D1" w:rsidRDefault="00645C55" w:rsidP="00B346D1">
      <w:r w:rsidRPr="00B346D1">
        <w:t>Нишондоди хатогии #ЧИСЛО! дар ҷадвали электрони чиро мефаҳмонад?</w:t>
      </w:r>
    </w:p>
    <w:p w:rsidR="00645C55" w:rsidRPr="00B346D1" w:rsidRDefault="00645C55" w:rsidP="00B346D1">
      <w:r w:rsidRPr="00B346D1">
        <w:t>A) Ин хатоги таксим ба нулро ифода мекунад;</w:t>
      </w:r>
    </w:p>
    <w:p w:rsidR="00645C55" w:rsidRPr="00B346D1" w:rsidRDefault="00645C55" w:rsidP="00B346D1">
      <w:r w:rsidRPr="00B346D1">
        <w:t>B) Чой нашудани адад дар катакча;</w:t>
      </w:r>
    </w:p>
    <w:p w:rsidR="00645C55" w:rsidRPr="00B346D1" w:rsidRDefault="00645C55" w:rsidP="00B346D1">
      <w:r w:rsidRPr="00B346D1">
        <w:t>C) Ин хатоги хангоми нофахмо будани ном ва ё адреси катакчахо ба вукуъ меояд;</w:t>
      </w:r>
    </w:p>
    <w:p w:rsidR="00645C55" w:rsidRPr="00B346D1" w:rsidRDefault="00645C55" w:rsidP="00B346D1">
      <w:r w:rsidRPr="00B346D1">
        <w:t>D) Дохил намудани ададхо дар майдони типии санави ё вакт;</w:t>
      </w:r>
    </w:p>
    <w:p w:rsidR="00645C55" w:rsidRPr="00B346D1" w:rsidRDefault="00645C55" w:rsidP="00B346D1">
      <w:r w:rsidRPr="00B346D1">
        <w:t>E) Номумкин будани амал;</w:t>
      </w:r>
    </w:p>
    <w:p w:rsidR="00645C55" w:rsidRPr="00B346D1" w:rsidRDefault="00645C55" w:rsidP="00B346D1">
      <w:r w:rsidRPr="00B346D1">
        <w:t>174.</w:t>
      </w:r>
    </w:p>
    <w:p w:rsidR="00645C55" w:rsidRPr="00B346D1" w:rsidRDefault="00645C55" w:rsidP="00B346D1">
      <w:r w:rsidRPr="00B346D1">
        <w:t>Системаи амалиётии Linux аз тарафи ки сохта шудааст.?</w:t>
      </w:r>
    </w:p>
    <w:p w:rsidR="00645C55" w:rsidRPr="00B346D1" w:rsidRDefault="00645C55" w:rsidP="00B346D1">
      <w:r w:rsidRPr="00B346D1">
        <w:t>A) Линус Торвалд;) Хелсинк Линус;) Торвалд Командер;) Нортон Камандер;) Ритер Нортон;</w:t>
      </w:r>
    </w:p>
    <w:p w:rsidR="00645C55" w:rsidRPr="00B346D1" w:rsidRDefault="00645C55" w:rsidP="00B346D1">
      <w:r w:rsidRPr="00B346D1">
        <w:t>175. Дар барномаи Publisher публикатсияҳо дар чанд шакл сохта мешавад?</w:t>
      </w:r>
    </w:p>
    <w:p w:rsidR="00645C55" w:rsidRPr="00B346D1" w:rsidRDefault="00645C55" w:rsidP="00B346D1">
      <w:r w:rsidRPr="00B346D1">
        <w:t>A) ду;) се;) панҷ;) як;) чаҳор;</w:t>
      </w:r>
    </w:p>
    <w:p w:rsidR="00645C55" w:rsidRPr="00B346D1" w:rsidRDefault="00645C55" w:rsidP="00B346D1">
      <w:r w:rsidRPr="00B346D1">
        <w:t>176.</w:t>
      </w:r>
    </w:p>
    <w:p w:rsidR="00645C55" w:rsidRPr="00B346D1" w:rsidRDefault="00645C55" w:rsidP="00B346D1">
      <w:r w:rsidRPr="00B346D1">
        <w:t>Фон Нейман дар мақола овардааст, ки компютер бояд аз қисмҳои зерин иборат бошад?</w:t>
      </w:r>
    </w:p>
    <w:p w:rsidR="00645C55" w:rsidRPr="00B346D1" w:rsidRDefault="00645C55" w:rsidP="00B346D1">
      <w:r w:rsidRPr="00B346D1">
        <w:t>A) Арифметикӣ, аналитикӣ, таҷҳизоти беруна;</w:t>
      </w:r>
    </w:p>
    <w:p w:rsidR="00645C55" w:rsidRPr="00B346D1" w:rsidRDefault="00645C55" w:rsidP="00B346D1">
      <w:r w:rsidRPr="00B346D1">
        <w:t>B) Арифметикӣ, статистикӣ, хотира;</w:t>
      </w:r>
    </w:p>
    <w:p w:rsidR="00645C55" w:rsidRPr="00B346D1" w:rsidRDefault="00645C55" w:rsidP="00B346D1">
      <w:r w:rsidRPr="00B346D1">
        <w:t>C) Арифметикӣ, оморӣ, идоракунӣ;</w:t>
      </w:r>
    </w:p>
    <w:p w:rsidR="00645C55" w:rsidRPr="00B346D1" w:rsidRDefault="00645C55" w:rsidP="00B346D1">
      <w:r w:rsidRPr="00B346D1">
        <w:t>D) Арифметикӣ-мантиқӣ, идоракунӣ, хотира, таҷҳизоти беруна;) Арифметикӣ, сохторӣ, мантикӣ;</w:t>
      </w:r>
    </w:p>
    <w:p w:rsidR="00645C55" w:rsidRPr="00B346D1" w:rsidRDefault="00645C55" w:rsidP="00B346D1">
      <w:r w:rsidRPr="00B346D1">
        <w:t>177.</w:t>
      </w:r>
    </w:p>
    <w:p w:rsidR="00645C55" w:rsidRPr="00B346D1" w:rsidRDefault="00645C55" w:rsidP="00B346D1">
      <w:r w:rsidRPr="00B346D1">
        <w:t>Вазифаи якуми системаи амалаиёти?</w:t>
      </w:r>
    </w:p>
    <w:p w:rsidR="00645C55" w:rsidRPr="00B346D1" w:rsidRDefault="00645C55" w:rsidP="00B346D1">
      <w:r w:rsidRPr="00B346D1">
        <w:t>A) Барномаҳои татбиқиро бо навбат ба хотираи фаврӣ даъват менамояд;</w:t>
      </w:r>
    </w:p>
    <w:p w:rsidR="00645C55" w:rsidRPr="00B346D1" w:rsidRDefault="00645C55" w:rsidP="00B346D1">
      <w:r w:rsidRPr="00B346D1">
        <w:t>B) Ташкили кор ва идораи барномаҳоро ба уҳда дорад;</w:t>
      </w:r>
    </w:p>
    <w:p w:rsidR="00645C55" w:rsidRPr="00B346D1" w:rsidRDefault="00645C55" w:rsidP="00B346D1">
      <w:r w:rsidRPr="00B346D1">
        <w:t>C) Барои идораи дигар қисмҳо ва раванди иҷрои барнома;</w:t>
      </w:r>
    </w:p>
    <w:p w:rsidR="00645C55" w:rsidRPr="00B346D1" w:rsidRDefault="00645C55" w:rsidP="00B346D1">
      <w:r w:rsidRPr="00B346D1">
        <w:t>D) Таъминиист ифодаи якхела ва стандартии қисмҳои дохилкунӣ-хориҷкунӣ иттилоот мебошад;) Ба хотираи фаврии компютер нусхабардорӣ кардан ва ба кор омода сохтани барномаҳои татбиқи ба ҳисоб меравад;</w:t>
      </w:r>
    </w:p>
    <w:p w:rsidR="00645C55" w:rsidRPr="00B346D1" w:rsidRDefault="00645C55" w:rsidP="00B346D1">
      <w:r w:rsidRPr="00B346D1">
        <w:t>178.</w:t>
      </w:r>
    </w:p>
    <w:p w:rsidR="00645C55" w:rsidRPr="00B346D1" w:rsidRDefault="00645C55" w:rsidP="00B346D1">
      <w:r w:rsidRPr="00B346D1">
        <w:t>Вазифаи дуюми системаи амалаиёти?</w:t>
      </w:r>
    </w:p>
    <w:p w:rsidR="00645C55" w:rsidRPr="00B346D1" w:rsidRDefault="00645C55" w:rsidP="00B346D1">
      <w:r w:rsidRPr="00B346D1">
        <w:t>A) Ба хотираи фаврии компютер нусхабардорӣ кардан ва ба кор омода сохтани барномаҳои татбиқи ба ҳисоб меравад;) Ташкили кор ва идораи барномаҳоро ба уҳда дорад;) Барои идораи дигар қисмҳо ва раванди иҷрои барнома;) Таъмини истифодаи якхела ва стандартии қисмҳои дохилкунӣ-хориҷкунӣ иттилоот мебошад;) Байни компютеру истифодабаранда робитае барқарор мегардад;</w:t>
      </w:r>
    </w:p>
    <w:p w:rsidR="00645C55" w:rsidRPr="00B346D1" w:rsidRDefault="00645C55" w:rsidP="00B346D1">
      <w:r w:rsidRPr="00B346D1">
        <w:t>179.</w:t>
      </w:r>
    </w:p>
    <w:p w:rsidR="00645C55" w:rsidRPr="00B346D1" w:rsidRDefault="00645C55" w:rsidP="00B346D1">
      <w:r w:rsidRPr="00B346D1">
        <w:t>Нишондоди хатогии #ИМЯ? дар ҷадвали электрони чиро мефаҳмонад?</w:t>
      </w:r>
    </w:p>
    <w:p w:rsidR="00645C55" w:rsidRPr="00B346D1" w:rsidRDefault="00645C55" w:rsidP="00B346D1">
      <w:r w:rsidRPr="00B346D1">
        <w:t>A) Ин хатоги таксим ба нулро ифода мекунад;</w:t>
      </w:r>
    </w:p>
    <w:p w:rsidR="00645C55" w:rsidRPr="00B346D1" w:rsidRDefault="00645C55" w:rsidP="00B346D1">
      <w:r w:rsidRPr="00B346D1">
        <w:t>B) Чой нашудани адад дар катакча;</w:t>
      </w:r>
    </w:p>
    <w:p w:rsidR="00645C55" w:rsidRPr="00B346D1" w:rsidRDefault="00645C55" w:rsidP="00B346D1">
      <w:r w:rsidRPr="00B346D1">
        <w:t>C) Ин хатоги хангоми нофахмо будани ном ва ё адреси катакчахо ба вукуъ меояд;</w:t>
      </w:r>
    </w:p>
    <w:p w:rsidR="00645C55" w:rsidRPr="00B346D1" w:rsidRDefault="00645C55" w:rsidP="00B346D1">
      <w:r w:rsidRPr="00B346D1">
        <w:t>D) Дохил намудани ададхо дар майдони типии санави ё вакт;</w:t>
      </w:r>
    </w:p>
    <w:p w:rsidR="00645C55" w:rsidRPr="00B346D1" w:rsidRDefault="00645C55" w:rsidP="00B346D1">
      <w:r w:rsidRPr="00B346D1">
        <w:t>E) Номумкинии муроҷиат;</w:t>
      </w:r>
    </w:p>
    <w:p w:rsidR="00645C55" w:rsidRPr="00B346D1" w:rsidRDefault="00645C55" w:rsidP="00B346D1">
      <w:r w:rsidRPr="00B346D1">
        <w:t>180.</w:t>
      </w:r>
    </w:p>
    <w:p w:rsidR="00645C55" w:rsidRPr="00B346D1" w:rsidRDefault="00645C55" w:rsidP="00B346D1">
      <w:r w:rsidRPr="00B346D1">
        <w:t>Кадом намуди файлҳоро файлҳои маълумоти меноманд?</w:t>
      </w:r>
    </w:p>
    <w:p w:rsidR="00645C55" w:rsidRPr="00B346D1" w:rsidRDefault="00645C55" w:rsidP="00B346D1">
      <w:r w:rsidRPr="00B346D1">
        <w:t>A) Файлҳоеро меноманд, ки дар онҳо маълумотҳои гуногуни зиёде нигоҳ дошта мешаванд;) Файлҳоеро меноманд, ки дар онҳо танҳо маълумотҳои адади ногоҳ дошта мешаванд;) Файлҳоеро меноманд, ки дар онҳо танҳо маълумотҳои матни нигоҳ дошта мешаванд;) Файлҳоеро меноманд, ки дар онҳо танҳо маълумотҳо махсус нигоҳ дошта мешаванд;) Файлҳоеро меноманд, ки дар онҳо расмҳо нигоҳ дошта мешаванд;</w:t>
      </w:r>
    </w:p>
    <w:p w:rsidR="00645C55" w:rsidRPr="00B346D1" w:rsidRDefault="00645C55" w:rsidP="00B346D1">
      <w:r w:rsidRPr="00B346D1">
        <w:t>181.</w:t>
      </w:r>
    </w:p>
    <w:p w:rsidR="00645C55" w:rsidRPr="00B346D1" w:rsidRDefault="00645C55" w:rsidP="00B346D1">
      <w:r w:rsidRPr="00B346D1">
        <w:t>Дар барномаи MS Word 2016 тугмачаҳои Ctrl+2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</w:t>
      </w:r>
    </w:p>
    <w:p w:rsidR="00645C55" w:rsidRPr="00B346D1" w:rsidRDefault="00645C55" w:rsidP="00B346D1">
      <w:r w:rsidRPr="00B346D1">
        <w:t>B) фармони «Гузоштани интервал»-и 2 сатра;</w:t>
      </w:r>
    </w:p>
    <w:p w:rsidR="00645C55" w:rsidRPr="00B346D1" w:rsidRDefault="00645C55" w:rsidP="00B346D1">
      <w:r w:rsidRPr="00B346D1">
        <w:t>C) фармони «Создать»;) фармони «Выделить все»;) фармони «Найти»;</w:t>
      </w:r>
    </w:p>
    <w:p w:rsidR="00645C55" w:rsidRPr="00B346D1" w:rsidRDefault="00645C55" w:rsidP="00B346D1">
      <w:r w:rsidRPr="00B346D1">
        <w:t>182.</w:t>
      </w:r>
    </w:p>
    <w:p w:rsidR="00645C55" w:rsidRPr="00B346D1" w:rsidRDefault="00645C55" w:rsidP="00B346D1">
      <w:r w:rsidRPr="00B346D1">
        <w:t>Дар барномаи Access барои чӣ навъи майдонро «числовой» интихоб менамоянд?</w:t>
      </w:r>
    </w:p>
    <w:p w:rsidR="00645C55" w:rsidRPr="00B346D1" w:rsidRDefault="00645C55" w:rsidP="00B346D1">
      <w:r w:rsidRPr="00B346D1">
        <w:t>A) Барои дохил намудани маълумотҳои рамзӣ;</w:t>
      </w:r>
    </w:p>
    <w:p w:rsidR="00645C55" w:rsidRPr="00B346D1" w:rsidRDefault="00645C55" w:rsidP="00B346D1">
      <w:r w:rsidRPr="00B346D1">
        <w:t>B) Барои дохил намудани маълумотҳои адади;) Барои дохил намудани маълумотҳои матнӣ;) Барои дохил намудани маълумотҳои матнӣ ва рақамӣ;) Барои дохил намудани маълумотҳои OLE;</w:t>
      </w:r>
    </w:p>
    <w:p w:rsidR="00645C55" w:rsidRPr="00B346D1" w:rsidRDefault="00645C55" w:rsidP="00B346D1">
      <w:r w:rsidRPr="00B346D1">
        <w:t>183.</w:t>
      </w:r>
    </w:p>
    <w:p w:rsidR="00645C55" w:rsidRPr="00B346D1" w:rsidRDefault="00645C55" w:rsidP="00B346D1">
      <w:r w:rsidRPr="00B346D1">
        <w:t>Изофаноми барномаи Ms Excel кадом аст?</w:t>
      </w:r>
    </w:p>
    <w:p w:rsidR="00645C55" w:rsidRPr="00B346D1" w:rsidRDefault="00645C55" w:rsidP="00B346D1">
      <w:r w:rsidRPr="00B346D1">
        <w:t>A) docx;) ppt;</w:t>
      </w:r>
    </w:p>
    <w:p w:rsidR="00645C55" w:rsidRPr="00B346D1" w:rsidRDefault="00645C55" w:rsidP="00B346D1">
      <w:r w:rsidRPr="00B346D1">
        <w:t>C) xlsx;</w:t>
      </w:r>
    </w:p>
    <w:p w:rsidR="00645C55" w:rsidRPr="00B346D1" w:rsidRDefault="00645C55" w:rsidP="00B346D1">
      <w:r w:rsidRPr="00B346D1">
        <w:t>D) mdb;) bmp;</w:t>
      </w:r>
    </w:p>
    <w:p w:rsidR="00645C55" w:rsidRPr="00B346D1" w:rsidRDefault="00645C55" w:rsidP="00B346D1">
      <w:r w:rsidRPr="00B346D1">
        <w:t>184.</w:t>
      </w:r>
    </w:p>
    <w:p w:rsidR="00645C55" w:rsidRPr="00B346D1" w:rsidRDefault="00645C55" w:rsidP="00B346D1">
      <w:r w:rsidRPr="00B346D1">
        <w:t>Дар типи майдони «Дата/время» аз кадом сол то кадом солро дохил кардан мумукин аст?</w:t>
      </w:r>
    </w:p>
    <w:p w:rsidR="00645C55" w:rsidRPr="00B346D1" w:rsidRDefault="00645C55" w:rsidP="00B346D1">
      <w:r w:rsidRPr="00B346D1">
        <w:t>A) 150 то 2002;) 120 то 1999;) 100 то 9945;) 79 то 2435;</w:t>
      </w:r>
    </w:p>
    <w:p w:rsidR="00645C55" w:rsidRPr="00B346D1" w:rsidRDefault="00645C55" w:rsidP="00B346D1">
      <w:r w:rsidRPr="00B346D1">
        <w:t>E) 100 то 9999;</w:t>
      </w:r>
    </w:p>
    <w:p w:rsidR="00645C55" w:rsidRPr="00B346D1" w:rsidRDefault="00645C55" w:rsidP="00B346D1">
      <w:r w:rsidRPr="00B346D1">
        <w:t>185.</w:t>
      </w:r>
    </w:p>
    <w:p w:rsidR="00645C55" w:rsidRPr="00B346D1" w:rsidRDefault="00645C55" w:rsidP="00B346D1">
      <w:r w:rsidRPr="00B346D1">
        <w:t>Дар майдони «Денежный» кадом намуди маълумотҳоро дохил кардан мумкин аст?</w:t>
      </w:r>
    </w:p>
    <w:p w:rsidR="00645C55" w:rsidRPr="00B346D1" w:rsidRDefault="00645C55" w:rsidP="00B346D1">
      <w:r w:rsidRPr="00B346D1">
        <w:t>A) Маълумотҳои ададиро;) Ҳамаи рамзҳои гурӯҳи тугмачаҳои асосии клавиатураро;</w:t>
      </w:r>
    </w:p>
    <w:p w:rsidR="00645C55" w:rsidRPr="00B346D1" w:rsidRDefault="00645C55" w:rsidP="00B346D1">
      <w:r w:rsidRPr="00B346D1">
        <w:t>C) Ададҳои дар шакли пули навишташударо;) Маълумотҳои матниро;) Санаи рӯз, моҳ ва соли таваллудро;</w:t>
      </w:r>
    </w:p>
    <w:p w:rsidR="00645C55" w:rsidRPr="00B346D1" w:rsidRDefault="00645C55" w:rsidP="00B346D1">
      <w:r w:rsidRPr="00B346D1">
        <w:t>186.</w:t>
      </w:r>
    </w:p>
    <w:p w:rsidR="00645C55" w:rsidRPr="00B346D1" w:rsidRDefault="00645C55" w:rsidP="00B346D1">
      <w:r w:rsidRPr="00B346D1">
        <w:t>Дар майдони «Числовой» то чанд байт рамзро дохил кардан мумкин аст?</w:t>
      </w:r>
    </w:p>
    <w:p w:rsidR="00645C55" w:rsidRPr="00B346D1" w:rsidRDefault="00645C55" w:rsidP="00B346D1">
      <w:r w:rsidRPr="00B346D1">
        <w:t>A) 256 байт;) 9 байт;</w:t>
      </w:r>
    </w:p>
    <w:p w:rsidR="00645C55" w:rsidRPr="00B346D1" w:rsidRDefault="00645C55" w:rsidP="00B346D1">
      <w:r w:rsidRPr="00B346D1">
        <w:t>C) 8 байт;) 4 байт;) 125 байт;</w:t>
      </w:r>
    </w:p>
    <w:p w:rsidR="00645C55" w:rsidRPr="00B346D1" w:rsidRDefault="00645C55" w:rsidP="00B346D1">
      <w:r w:rsidRPr="00B346D1">
        <w:t>187.</w:t>
      </w:r>
    </w:p>
    <w:p w:rsidR="00645C55" w:rsidRPr="00B346D1" w:rsidRDefault="00645C55" w:rsidP="00B346D1">
      <w:r w:rsidRPr="00B346D1">
        <w:t>Дар барномаи MS Word 2010 тугмачаҳои Ctrl+U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</w:t>
      </w:r>
    </w:p>
    <w:p w:rsidR="00645C55" w:rsidRPr="00B346D1" w:rsidRDefault="00645C55" w:rsidP="00B346D1">
      <w:r w:rsidRPr="00B346D1">
        <w:t>B) фармони «Почеркивание»;) фармони «Создать»;) фармони «Печать»;) фармони «Найти»;</w:t>
      </w:r>
    </w:p>
    <w:p w:rsidR="00645C55" w:rsidRPr="00B346D1" w:rsidRDefault="00645C55" w:rsidP="00B346D1">
      <w:r w:rsidRPr="00B346D1">
        <w:t>188.</w:t>
      </w:r>
    </w:p>
    <w:p w:rsidR="00645C55" w:rsidRPr="00B346D1" w:rsidRDefault="00645C55" w:rsidP="00B346D1">
      <w:r w:rsidRPr="00B346D1">
        <w:t>Дар барномаи MS Word 2010 тугмачаҳои Windows+D дар якҷояги кадом фармонро иҷро мекунанд?</w:t>
      </w:r>
    </w:p>
    <w:p w:rsidR="00645C55" w:rsidRPr="00B346D1" w:rsidRDefault="00645C55" w:rsidP="00B346D1">
      <w:r w:rsidRPr="00B346D1">
        <w:t>A) фармони «Открыть»;) фармони «Закрыть»;) фармони «Создать»;</w:t>
      </w:r>
    </w:p>
    <w:p w:rsidR="00645C55" w:rsidRPr="00B346D1" w:rsidRDefault="00645C55" w:rsidP="00B346D1">
      <w:r w:rsidRPr="00B346D1">
        <w:t>D) фармони «Свернуть»;) фармони «Найти»;</w:t>
      </w:r>
    </w:p>
    <w:p w:rsidR="00645C55" w:rsidRPr="00B346D1" w:rsidRDefault="00645C55" w:rsidP="00B346D1">
      <w:r w:rsidRPr="00B346D1">
        <w:t>189.</w:t>
      </w:r>
    </w:p>
    <w:p w:rsidR="00645C55" w:rsidRPr="00B346D1" w:rsidRDefault="00645C55" w:rsidP="00B346D1">
      <w:r w:rsidRPr="00B346D1">
        <w:t>Кадом сол шабакаи ARPANET пайдо шуд?</w:t>
      </w:r>
    </w:p>
    <w:p w:rsidR="00645C55" w:rsidRPr="00B346D1" w:rsidRDefault="00645C55" w:rsidP="00B346D1">
      <w:r w:rsidRPr="00B346D1">
        <w:t>A) 1999;) 1988;</w:t>
      </w:r>
    </w:p>
    <w:p w:rsidR="00645C55" w:rsidRPr="00B346D1" w:rsidRDefault="00645C55" w:rsidP="00B346D1">
      <w:r w:rsidRPr="00B346D1">
        <w:t>C) 1969;) 1985;) 1987;</w:t>
      </w:r>
    </w:p>
    <w:p w:rsidR="00645C55" w:rsidRPr="00B346D1" w:rsidRDefault="00645C55" w:rsidP="00B346D1">
      <w:r w:rsidRPr="00B346D1">
        <w:t>190.</w:t>
      </w:r>
    </w:p>
    <w:p w:rsidR="00645C55" w:rsidRPr="00B346D1" w:rsidRDefault="00645C55" w:rsidP="00B346D1">
      <w:r w:rsidRPr="00B346D1">
        <w:t>Шабакаҳои компютери чанд намуд мешаванд?</w:t>
      </w:r>
    </w:p>
    <w:p w:rsidR="00645C55" w:rsidRPr="00B346D1" w:rsidRDefault="00645C55" w:rsidP="00B346D1">
      <w:r w:rsidRPr="00B346D1">
        <w:t>A) Шаш намуд;) Панҷ намуд;) Се намуд;) Як намуд;</w:t>
      </w:r>
    </w:p>
    <w:p w:rsidR="00645C55" w:rsidRPr="00B346D1" w:rsidRDefault="00645C55" w:rsidP="00B346D1">
      <w:r w:rsidRPr="00B346D1">
        <w:t>E) Чор намуд;</w:t>
      </w:r>
    </w:p>
    <w:p w:rsidR="00645C55" w:rsidRPr="00B346D1" w:rsidRDefault="00645C55" w:rsidP="00B346D1">
      <w:r w:rsidRPr="00B346D1">
        <w:t>191.</w:t>
      </w:r>
    </w:p>
    <w:p w:rsidR="00645C55" w:rsidRPr="00B346D1" w:rsidRDefault="00645C55" w:rsidP="00B346D1">
      <w:r w:rsidRPr="00B346D1">
        <w:t>Дар барномаи Access барои чӣ навъи майдонро «Длинный текст» интихоб менамоянд?</w:t>
      </w:r>
    </w:p>
    <w:p w:rsidR="00645C55" w:rsidRPr="00B346D1" w:rsidRDefault="00645C55" w:rsidP="00B346D1">
      <w:r w:rsidRPr="00B346D1">
        <w:t>A) Барои дохил намудани маълумотҳои рамзӣ;) Барои дохил намудани маълумотҳои адади;) Барои дохил намудани маълумотҳои матнӣ;</w:t>
      </w:r>
    </w:p>
    <w:p w:rsidR="00645C55" w:rsidRPr="00B346D1" w:rsidRDefault="00645C55" w:rsidP="00B346D1">
      <w:r w:rsidRPr="00B346D1">
        <w:t>D) Барои дохил намудани маълумотҳои матнӣ ва рақамӣ;) Барои дохил намудани маълумотҳои OLE;</w:t>
      </w:r>
    </w:p>
    <w:p w:rsidR="00645C55" w:rsidRPr="00B346D1" w:rsidRDefault="00645C55" w:rsidP="00B346D1">
      <w:r w:rsidRPr="00B346D1">
        <w:t>192.</w:t>
      </w:r>
    </w:p>
    <w:p w:rsidR="00645C55" w:rsidRPr="00B346D1" w:rsidRDefault="00645C55" w:rsidP="00B346D1">
      <w:r w:rsidRPr="00B346D1">
        <w:t>Дар барномаи MS-Power Point 2016 чи тавр аниматсияро истифода бурдан мумкин аст?</w:t>
      </w:r>
    </w:p>
    <w:p w:rsidR="00645C55" w:rsidRPr="00B346D1" w:rsidRDefault="00645C55" w:rsidP="00B346D1">
      <w:r w:rsidRPr="00B346D1">
        <w:t>A) Вставка-Настройка времени;) Показ слайдов –Настройка времени;</w:t>
      </w:r>
    </w:p>
    <w:p w:rsidR="00645C55" w:rsidRPr="00B346D1" w:rsidRDefault="00645C55" w:rsidP="00B346D1">
      <w:r w:rsidRPr="00B346D1">
        <w:t>C) Анимация –Добавить анимацию;) Вставка –Дата и время;) Формат –Разметка слайда;</w:t>
      </w:r>
    </w:p>
    <w:p w:rsidR="00645C55" w:rsidRPr="00B346D1" w:rsidRDefault="00645C55" w:rsidP="00B346D1">
      <w:r w:rsidRPr="00B346D1">
        <w:t>193.</w:t>
      </w:r>
    </w:p>
    <w:p w:rsidR="00645C55" w:rsidRPr="00B346D1" w:rsidRDefault="00645C55" w:rsidP="00B346D1">
      <w:r w:rsidRPr="00B346D1">
        <w:t>Изофаноми барномаи Ms Power Point 2016 кадом аст?</w:t>
      </w:r>
    </w:p>
    <w:p w:rsidR="00645C55" w:rsidRPr="00B346D1" w:rsidRDefault="00645C55" w:rsidP="00B346D1">
      <w:r w:rsidRPr="00B346D1">
        <w:t>A) docх;</w:t>
      </w:r>
    </w:p>
    <w:p w:rsidR="00645C55" w:rsidRPr="00B346D1" w:rsidRDefault="00645C55" w:rsidP="00B346D1">
      <w:r w:rsidRPr="00B346D1">
        <w:t>B) ppхt;) xlsч;) mdbх;) bmp;</w:t>
      </w:r>
    </w:p>
    <w:p w:rsidR="00645C55" w:rsidRPr="00B346D1" w:rsidRDefault="00645C55" w:rsidP="00B346D1">
      <w:r w:rsidRPr="00B346D1">
        <w:t>194.</w:t>
      </w:r>
    </w:p>
    <w:p w:rsidR="00645C55" w:rsidRPr="00B346D1" w:rsidRDefault="00645C55" w:rsidP="00B346D1">
      <w:r w:rsidRPr="00B346D1">
        <w:t>Дар барномаи MS-Power Point 2016 слайд чӣ тавр иваз карда мешавад?</w:t>
      </w:r>
    </w:p>
    <w:p w:rsidR="00645C55" w:rsidRPr="00B346D1" w:rsidRDefault="00645C55" w:rsidP="00B346D1">
      <w:r w:rsidRPr="00B346D1">
        <w:t>A) Главная-Макет;) Показ слайдов –Настройка времени;) Показ слайдов –Настройка анимации;) Показ слайды –Смена слайдов;) Формат –Разметка слайда;</w:t>
      </w:r>
    </w:p>
    <w:p w:rsidR="00645C55" w:rsidRPr="00B346D1" w:rsidRDefault="00645C55" w:rsidP="00B346D1">
      <w:r w:rsidRPr="00B346D1">
        <w:t>195.</w:t>
      </w:r>
    </w:p>
    <w:p w:rsidR="00645C55" w:rsidRPr="00B346D1" w:rsidRDefault="00645C55" w:rsidP="00B346D1">
      <w:r w:rsidRPr="00B346D1">
        <w:t>Дар барномаи MS-Power Point 2016 чӣ тавр вақту соатро гузоштан мумкин аст?</w:t>
      </w:r>
    </w:p>
    <w:p w:rsidR="00645C55" w:rsidRPr="00B346D1" w:rsidRDefault="00645C55" w:rsidP="00B346D1">
      <w:r w:rsidRPr="00B346D1">
        <w:t>A) Главная-Настройка времени;</w:t>
      </w:r>
    </w:p>
    <w:p w:rsidR="00645C55" w:rsidRPr="00B346D1" w:rsidRDefault="00645C55" w:rsidP="00B346D1">
      <w:r w:rsidRPr="00B346D1">
        <w:t>B) Слайд-шоу –Настройка времени;) Показ слайдов –Настройка анимации;) Показ слайды –Смена слайдов;) Вид –Дата и время;</w:t>
      </w:r>
    </w:p>
    <w:p w:rsidR="00645C55" w:rsidRPr="00B346D1" w:rsidRDefault="00645C55" w:rsidP="00B346D1">
      <w:r w:rsidRPr="00B346D1">
        <w:t>196.</w:t>
      </w:r>
    </w:p>
    <w:p w:rsidR="00645C55" w:rsidRPr="00B346D1" w:rsidRDefault="00645C55" w:rsidP="00B346D1">
      <w:r w:rsidRPr="00B346D1">
        <w:t>Дар барномаи MS-Power Point 2016 слайди навро чӣ тавр ҳамроҳ кардан мумкин аст?</w:t>
      </w:r>
    </w:p>
    <w:p w:rsidR="00645C55" w:rsidRPr="00B346D1" w:rsidRDefault="00645C55" w:rsidP="00B346D1">
      <w:r w:rsidRPr="00B346D1">
        <w:t>A) Формат –Разметка слайда;) Слайд-шоу- создать;) Вид-Показ слайдов;) Анимация – Вставить;</w:t>
      </w:r>
    </w:p>
    <w:p w:rsidR="00645C55" w:rsidRPr="00B346D1" w:rsidRDefault="00645C55" w:rsidP="00B346D1">
      <w:r w:rsidRPr="00B346D1">
        <w:t>E) Вставка – Создать слайд;</w:t>
      </w:r>
    </w:p>
    <w:p w:rsidR="00645C55" w:rsidRPr="00B346D1" w:rsidRDefault="00645C55" w:rsidP="00B346D1">
      <w:r w:rsidRPr="00B346D1">
        <w:t>197.</w:t>
      </w:r>
    </w:p>
    <w:p w:rsidR="00645C55" w:rsidRPr="00B346D1" w:rsidRDefault="00645C55" w:rsidP="00B346D1">
      <w:r w:rsidRPr="00B346D1">
        <w:t>Дар барномаи MS-Power Point 2016 фармони «Создать слайд» ба кадом меню таалуқ дорад?</w:t>
      </w:r>
    </w:p>
    <w:p w:rsidR="00645C55" w:rsidRPr="00B346D1" w:rsidRDefault="00645C55" w:rsidP="00B346D1">
      <w:r w:rsidRPr="00B346D1">
        <w:t>A) Вставка;) Переходы;) Вид;) Рецензирование;) Формат;</w:t>
      </w:r>
    </w:p>
    <w:p w:rsidR="00645C55" w:rsidRPr="00B346D1" w:rsidRDefault="00645C55" w:rsidP="00B346D1">
      <w:r w:rsidRPr="00B346D1">
        <w:t>198.</w:t>
      </w:r>
    </w:p>
    <w:p w:rsidR="00645C55" w:rsidRPr="00B346D1" w:rsidRDefault="00645C55" w:rsidP="00B346D1">
      <w:r w:rsidRPr="00B346D1">
        <w:t>Объектхои барномаи Microsoft Access кадомҳоянд?</w:t>
      </w:r>
    </w:p>
    <w:p w:rsidR="00645C55" w:rsidRPr="00B346D1" w:rsidRDefault="00645C55" w:rsidP="00B346D1">
      <w:r w:rsidRPr="00B346D1">
        <w:t>A) ҷадвалҳо,дархостҳо, шаклҳо, ҳисоботҳо, саҳифаҳо,номи майдон;) ҷадвалҳо, имзо, шаклҳо, ҳисоботҳо, саҳифаҳо,макросҳо, модулҳо;</w:t>
      </w:r>
    </w:p>
    <w:p w:rsidR="00645C55" w:rsidRPr="00B346D1" w:rsidRDefault="00645C55" w:rsidP="00B346D1">
      <w:r w:rsidRPr="00B346D1">
        <w:t>C) ҷадвалҳо, дархостҳо, шаклҳо, ҳисоботҳо, саҳифаҳо,макросҳо, модулҳо;) номи майдон,шаклҳо, ҳисоботҳо, саҳифаҳо,макросҳо;) шаклҳо, ҳисоботҳо, саҳифаҳо, дархостҳо, андозаи майдон;</w:t>
      </w:r>
    </w:p>
    <w:p w:rsidR="00645C55" w:rsidRPr="00B346D1" w:rsidRDefault="00645C55" w:rsidP="00B346D1">
      <w:r w:rsidRPr="00B346D1">
        <w:t>199.</w:t>
      </w:r>
    </w:p>
    <w:p w:rsidR="00645C55" w:rsidRPr="00B346D1" w:rsidRDefault="00645C55" w:rsidP="00B346D1">
      <w:r w:rsidRPr="00B346D1">
        <w:t>Намудҳои шабакаҳои компютерӣ кадомҳоянд?</w:t>
      </w:r>
    </w:p>
    <w:p w:rsidR="00645C55" w:rsidRPr="00B346D1" w:rsidRDefault="00645C55" w:rsidP="00B346D1">
      <w:r w:rsidRPr="00B346D1">
        <w:t>A) Беруни ва Локалӣ;</w:t>
      </w:r>
    </w:p>
    <w:p w:rsidR="00645C55" w:rsidRPr="00B346D1" w:rsidRDefault="00645C55" w:rsidP="00B346D1">
      <w:r w:rsidRPr="00B346D1">
        <w:t>B) Графики ва Глобалӣ;</w:t>
      </w:r>
    </w:p>
    <w:p w:rsidR="00645C55" w:rsidRPr="00B346D1" w:rsidRDefault="00645C55" w:rsidP="00B346D1">
      <w:r w:rsidRPr="00B346D1">
        <w:t>C) Локалӣ ваГлобалӣ;) Сохави ва Умумиҷаҳонӣ;) Дохилӣ ва Беруни;</w:t>
      </w:r>
    </w:p>
    <w:p w:rsidR="00645C55" w:rsidRPr="00B346D1" w:rsidRDefault="00645C55" w:rsidP="00B346D1">
      <w:r w:rsidRPr="00B346D1">
        <w:t>200.</w:t>
      </w:r>
    </w:p>
    <w:p w:rsidR="00645C55" w:rsidRPr="00B346D1" w:rsidRDefault="00645C55" w:rsidP="00B346D1">
      <w:r w:rsidRPr="00B346D1">
        <w:t>Асоси базаи маълумотҳоро дар барномаи MS Access чӣ ташкил медиҳад?</w:t>
      </w:r>
    </w:p>
    <w:p w:rsidR="00645C55" w:rsidRPr="00B346D1" w:rsidRDefault="00645C55" w:rsidP="00B346D1">
      <w:r w:rsidRPr="00B346D1">
        <w:t xml:space="preserve">A) Маълумотхо;) Сатр; </w:t>
      </w:r>
    </w:p>
    <w:p w:rsidR="00645C55" w:rsidRPr="00B346D1" w:rsidRDefault="00645C55" w:rsidP="00B346D1">
      <w:r w:rsidRPr="00B346D1">
        <w:t>C) Чадвалхо;) Сутун; ) Китоб;</w:t>
      </w:r>
    </w:p>
    <w:p w:rsidR="00645C55" w:rsidRPr="00B346D1" w:rsidRDefault="00645C55" w:rsidP="00B346D1">
      <w:r w:rsidRPr="00B346D1">
        <w:t>201.</w:t>
      </w:r>
    </w:p>
    <w:p w:rsidR="00645C55" w:rsidRPr="00B346D1" w:rsidRDefault="00645C55" w:rsidP="00B346D1">
      <w:r w:rsidRPr="00B346D1">
        <w:t>Объекти пурсишҳо (Запросы) дар барномаи Accеss чӣ вазифаро иҷро мекунад?</w:t>
      </w:r>
    </w:p>
    <w:p w:rsidR="00645C55" w:rsidRPr="00B346D1" w:rsidRDefault="00645C55" w:rsidP="00B346D1">
      <w:r w:rsidRPr="00B346D1">
        <w:t>A) имконият медиҳанд, ки тавасути хусусиятҳои гуногун ахбор аз базаи маълумотҳо ёфт шавад;) пайдарпаии макрофармонҳое мебошанд, ки барои васеъкунии имкониятҳои система хизмат мекунанд;) объекте мебошад, ки барномаи дар забони барномасозии Visual Basic сохта шударо дар бар мегирад;) барои гурӯҳбандӣ, ҷобаҷогузорӣ, муайянкунии қиматҳои натиҷавӣ истифода мешаванд;) асоси базаи маълумотҳоро дар MS Accеss ташкил медиҳанд;</w:t>
      </w:r>
    </w:p>
    <w:p w:rsidR="00645C55" w:rsidRPr="00B346D1" w:rsidRDefault="00645C55" w:rsidP="00B346D1">
      <w:r w:rsidRPr="00B346D1">
        <w:t>202.</w:t>
      </w:r>
    </w:p>
    <w:p w:rsidR="00645C55" w:rsidRPr="00B346D1" w:rsidRDefault="00645C55" w:rsidP="00B346D1">
      <w:r w:rsidRPr="00B346D1">
        <w:t>Дар майдони «Короткий текст» то чанд рамзро дохил кардан мумкин аст?</w:t>
      </w:r>
    </w:p>
    <w:p w:rsidR="00645C55" w:rsidRPr="00B346D1" w:rsidRDefault="00645C55" w:rsidP="00B346D1">
      <w:r w:rsidRPr="00B346D1">
        <w:t>A) 4;) 10;) 178;) 276;</w:t>
      </w:r>
    </w:p>
    <w:p w:rsidR="00645C55" w:rsidRPr="00B346D1" w:rsidRDefault="00645C55" w:rsidP="00B346D1">
      <w:r w:rsidRPr="00B346D1">
        <w:t>E) 255;</w:t>
      </w:r>
    </w:p>
    <w:p w:rsidR="00645C55" w:rsidRPr="00B346D1" w:rsidRDefault="00645C55" w:rsidP="00B346D1">
      <w:r w:rsidRPr="00B346D1">
        <w:t>203.</w:t>
      </w:r>
    </w:p>
    <w:p w:rsidR="00645C55" w:rsidRPr="00B346D1" w:rsidRDefault="00645C55" w:rsidP="00B346D1">
      <w:r w:rsidRPr="00B346D1">
        <w:t>Объекти ҳисоботҳо (Отчеты) дар барномаи Accеss чӣ вазифаро иҷро мекунад?</w:t>
      </w:r>
    </w:p>
    <w:p w:rsidR="00645C55" w:rsidRPr="00B346D1" w:rsidRDefault="00645C55" w:rsidP="00B346D1">
      <w:r w:rsidRPr="00B346D1">
        <w:t>A) имконият медиҳанд, ки тавасути хусусиятҳои гуногун ахбор аз базаи маълумотҳо ёфт шавад;) пайдарпаии макрофармонҳое мебошанд, ки барои васеъкунии имкониятҳои система хизмат мекунанд;) объекте мебошад, ки барномаи дар забони барномасозии Visual Basic сохта шударо дар бар мегирад;</w:t>
      </w:r>
    </w:p>
    <w:p w:rsidR="00645C55" w:rsidRPr="00B346D1" w:rsidRDefault="00645C55" w:rsidP="00B346D1">
      <w:r w:rsidRPr="00B346D1">
        <w:t>D) барои гурӯҳбандӣ, ҷобаҷогузорӣ, муайянкунии қиматҳои натиҷавӣ истифода мешаванд;) асоси базаи маълумотҳоро дар MS Accеss ташкил медиҳанд;</w:t>
      </w:r>
    </w:p>
    <w:p w:rsidR="00645C55" w:rsidRPr="00B346D1" w:rsidRDefault="00645C55" w:rsidP="00B346D1">
      <w:r w:rsidRPr="00B346D1">
        <w:t>204.</w:t>
      </w:r>
    </w:p>
    <w:p w:rsidR="00645C55" w:rsidRPr="00B346D1" w:rsidRDefault="00645C55" w:rsidP="00B346D1">
      <w:r w:rsidRPr="00B346D1">
        <w:t>Пайдошавии Интернетро кадом сол ҳисобидан мумкин аст?</w:t>
      </w:r>
    </w:p>
    <w:p w:rsidR="00645C55" w:rsidRPr="00B346D1" w:rsidRDefault="00645C55" w:rsidP="00B346D1">
      <w:r w:rsidRPr="00B346D1">
        <w:t>A) 1956;</w:t>
      </w:r>
    </w:p>
    <w:p w:rsidR="00645C55" w:rsidRPr="00B346D1" w:rsidRDefault="00645C55" w:rsidP="00B346D1">
      <w:r w:rsidRPr="00B346D1">
        <w:t>B) 1969;) 1975;) 1999;) 1945;</w:t>
      </w:r>
    </w:p>
    <w:p w:rsidR="00645C55" w:rsidRPr="00B346D1" w:rsidRDefault="00645C55" w:rsidP="00B346D1">
      <w:r w:rsidRPr="00B346D1">
        <w:t>205.</w:t>
      </w:r>
    </w:p>
    <w:p w:rsidR="00645C55" w:rsidRPr="00B346D1" w:rsidRDefault="00645C55" w:rsidP="00B346D1">
      <w:r w:rsidRPr="00B346D1">
        <w:t>Аввалин маротиба Интернет дар кадом давлат пайдо шудааст?</w:t>
      </w:r>
    </w:p>
    <w:p w:rsidR="00645C55" w:rsidRPr="00B346D1" w:rsidRDefault="00645C55" w:rsidP="00B346D1">
      <w:r w:rsidRPr="00B346D1">
        <w:t>A) Руссия;) Канада;</w:t>
      </w:r>
    </w:p>
    <w:p w:rsidR="00645C55" w:rsidRPr="00B346D1" w:rsidRDefault="00645C55" w:rsidP="00B346D1">
      <w:r w:rsidRPr="00B346D1">
        <w:t>C) ИМА;) Тоҷикистон;) Германия;</w:t>
      </w:r>
    </w:p>
    <w:p w:rsidR="00645C55" w:rsidRPr="00B346D1" w:rsidRDefault="00645C55" w:rsidP="00B346D1">
      <w:r w:rsidRPr="00B346D1">
        <w:t>206.</w:t>
      </w:r>
    </w:p>
    <w:p w:rsidR="00645C55" w:rsidRPr="00B346D1" w:rsidRDefault="00645C55" w:rsidP="00B346D1">
      <w:r w:rsidRPr="00B346D1">
        <w:t>Кадом сол шабакаи ARPANET барҳам хурд?</w:t>
      </w:r>
    </w:p>
    <w:p w:rsidR="00645C55" w:rsidRPr="00B346D1" w:rsidRDefault="00645C55" w:rsidP="00B346D1">
      <w:r w:rsidRPr="00B346D1">
        <w:t>A) 1999;) 2007;</w:t>
      </w:r>
    </w:p>
    <w:p w:rsidR="00645C55" w:rsidRPr="00B346D1" w:rsidRDefault="00645C55" w:rsidP="00B346D1">
      <w:r w:rsidRPr="00B346D1">
        <w:t>C) 1990;) 1993;) 1989;</w:t>
      </w:r>
    </w:p>
    <w:p w:rsidR="00645C55" w:rsidRPr="00B346D1" w:rsidRDefault="00645C55" w:rsidP="00B346D1">
      <w:r w:rsidRPr="00B346D1">
        <w:t>207.</w:t>
      </w:r>
    </w:p>
    <w:p w:rsidR="00645C55" w:rsidRPr="00B346D1" w:rsidRDefault="00645C55" w:rsidP="00B346D1">
      <w:r w:rsidRPr="00B346D1">
        <w:t>Дар типи майдони «Влажение» кадом намуди маълумотҳоро дохил кардан мумкин аст?</w:t>
      </w:r>
    </w:p>
    <w:p w:rsidR="00645C55" w:rsidRPr="00B346D1" w:rsidRDefault="00645C55" w:rsidP="00B346D1">
      <w:r w:rsidRPr="00B346D1">
        <w:t>A) Матнӣ;) Садоӣ;) Рақамӣ;) Графикӣ;) Видеоӣ;</w:t>
      </w:r>
    </w:p>
    <w:p w:rsidR="00645C55" w:rsidRPr="00B346D1" w:rsidRDefault="00645C55" w:rsidP="00B346D1">
      <w:r w:rsidRPr="00B346D1">
        <w:t>208.</w:t>
      </w:r>
    </w:p>
    <w:p w:rsidR="00645C55" w:rsidRPr="00B346D1" w:rsidRDefault="00645C55" w:rsidP="00B346D1">
      <w:r w:rsidRPr="00B346D1">
        <w:t>Дар типи майдони «Поле объекта OLE» кадом намуди маълумотҳоро дохил кардан мумкин аст?</w:t>
      </w:r>
    </w:p>
    <w:p w:rsidR="00645C55" w:rsidRPr="00B346D1" w:rsidRDefault="00645C55" w:rsidP="00B346D1">
      <w:r w:rsidRPr="00B346D1">
        <w:t>A) Матнӣ;) Графикӣ;) Рақами;</w:t>
      </w:r>
    </w:p>
    <w:p w:rsidR="00645C55" w:rsidRPr="00B346D1" w:rsidRDefault="00645C55" w:rsidP="00B346D1">
      <w:r w:rsidRPr="00B346D1">
        <w:t>D) Объектҳои беруна;) Соли таваллуд;</w:t>
      </w:r>
    </w:p>
    <w:p w:rsidR="00645C55" w:rsidRPr="00B346D1" w:rsidRDefault="00645C55" w:rsidP="00B346D1">
      <w:r w:rsidRPr="00B346D1">
        <w:t>209.</w:t>
      </w:r>
    </w:p>
    <w:p w:rsidR="00645C55" w:rsidRPr="00B346D1" w:rsidRDefault="00645C55" w:rsidP="00B346D1">
      <w:r w:rsidRPr="00B346D1">
        <w:t>Адресҳои почтаи электронӣ аз чанд қисм иборат аст?</w:t>
      </w:r>
    </w:p>
    <w:p w:rsidR="00645C55" w:rsidRPr="00B346D1" w:rsidRDefault="00645C55" w:rsidP="00B346D1">
      <w:r w:rsidRPr="00B346D1">
        <w:t xml:space="preserve">A) 5; ) 4; </w:t>
      </w:r>
    </w:p>
    <w:p w:rsidR="00645C55" w:rsidRPr="00B346D1" w:rsidRDefault="00645C55" w:rsidP="00B346D1">
      <w:r w:rsidRPr="00B346D1">
        <w:t>C) 2; ) 10; ) 9;</w:t>
      </w:r>
    </w:p>
    <w:p w:rsidR="00645C55" w:rsidRPr="00B346D1" w:rsidRDefault="00645C55" w:rsidP="00B346D1">
      <w:r w:rsidRPr="00B346D1">
        <w:t>210.</w:t>
      </w:r>
    </w:p>
    <w:p w:rsidR="00645C55" w:rsidRPr="00B346D1" w:rsidRDefault="00645C55" w:rsidP="00B346D1">
      <w:r w:rsidRPr="00B346D1">
        <w:t>Аз ду ва зиёда пайватшавии компютерҳо байни ҳам аз ҷиҳати физикӣ чӣ меноманд?</w:t>
      </w:r>
    </w:p>
    <w:p w:rsidR="00645C55" w:rsidRPr="00B346D1" w:rsidRDefault="00645C55" w:rsidP="00B346D1">
      <w:r w:rsidRPr="00B346D1">
        <w:t>A) Шабака;) Принтер;) Интернет;) Компютер;) Почтаи электронӣ;</w:t>
      </w:r>
    </w:p>
    <w:p w:rsidR="00645C55" w:rsidRPr="00B346D1" w:rsidRDefault="00645C55" w:rsidP="00B346D1">
      <w:r w:rsidRPr="00B346D1">
        <w:t>211.</w:t>
      </w:r>
    </w:p>
    <w:p w:rsidR="00645C55" w:rsidRPr="00B346D1" w:rsidRDefault="00645C55" w:rsidP="00B346D1">
      <w:r w:rsidRPr="00B346D1">
        <w:t>Барои чӣ дар барномаи Access яке аз майдонҳоро «счетчик» мегузоранд?</w:t>
      </w:r>
    </w:p>
    <w:p w:rsidR="00645C55" w:rsidRPr="00B346D1" w:rsidRDefault="00645C55" w:rsidP="00B346D1">
      <w:r w:rsidRPr="00B346D1">
        <w:t>A) Барои пайвасти сатр ва сутунҳо;) Барои пайвасти маълумотҳо;</w:t>
      </w:r>
    </w:p>
    <w:p w:rsidR="00645C55" w:rsidRPr="00B346D1" w:rsidRDefault="00645C55" w:rsidP="00B346D1">
      <w:r w:rsidRPr="00B346D1">
        <w:t>C) Барои ба таври автомати гузоштани рақамҳои тартиби;) Барои пайвасти калимаҳо;) Барои навиштани матнҳо;</w:t>
      </w:r>
    </w:p>
    <w:p w:rsidR="00645C55" w:rsidRPr="00B346D1" w:rsidRDefault="00645C55" w:rsidP="00B346D1">
      <w:r w:rsidRPr="00B346D1">
        <w:t>212.</w:t>
      </w:r>
    </w:p>
    <w:p w:rsidR="00645C55" w:rsidRPr="00B346D1" w:rsidRDefault="00645C55" w:rsidP="00B346D1">
      <w:r w:rsidRPr="00B346D1">
        <w:t>Кадоми аз ин барномаҳо броузер мебошад?</w:t>
      </w:r>
    </w:p>
    <w:p w:rsidR="00645C55" w:rsidRPr="00B346D1" w:rsidRDefault="00645C55" w:rsidP="00B346D1">
      <w:r w:rsidRPr="00B346D1">
        <w:t>A) Microsoft Internet Explorer;) Pascal;) Qbasic;) VB Basic;) Ms word;</w:t>
      </w:r>
    </w:p>
    <w:p w:rsidR="00645C55" w:rsidRPr="00B346D1" w:rsidRDefault="00645C55" w:rsidP="00B346D1">
      <w:r w:rsidRPr="00B346D1">
        <w:t>213.</w:t>
      </w:r>
    </w:p>
    <w:p w:rsidR="00645C55" w:rsidRPr="00B346D1" w:rsidRDefault="00645C55" w:rsidP="00B346D1">
      <w:r w:rsidRPr="00B346D1">
        <w:t>Дар барномаи Ms Word 2016 менюи Вид-ро аз клавиатура бо кадом тугмаҳо интихоб мекунем?</w:t>
      </w:r>
    </w:p>
    <w:p w:rsidR="00645C55" w:rsidRPr="00B346D1" w:rsidRDefault="00645C55" w:rsidP="00B346D1">
      <w:r w:rsidRPr="00B346D1">
        <w:t>A) Alt +Я;) Alt +C;</w:t>
      </w:r>
    </w:p>
    <w:p w:rsidR="00645C55" w:rsidRPr="00B346D1" w:rsidRDefault="00645C55" w:rsidP="00B346D1">
      <w:r w:rsidRPr="00B346D1">
        <w:t>C) Alt+О;) Alt +М;) Alt+А;</w:t>
      </w:r>
    </w:p>
    <w:p w:rsidR="00645C55" w:rsidRPr="00B346D1" w:rsidRDefault="00645C55" w:rsidP="00B346D1">
      <w:r w:rsidRPr="00B346D1">
        <w:t>214.</w:t>
      </w:r>
    </w:p>
    <w:p w:rsidR="00645C55" w:rsidRPr="00B346D1" w:rsidRDefault="00645C55" w:rsidP="00B346D1">
      <w:r w:rsidRPr="00B346D1">
        <w:t>Дар барномаи Ms Word менюи Дизайн-ро аз клавиатура бо кадом тугмахо интихоб мекунем?</w:t>
      </w:r>
    </w:p>
    <w:p w:rsidR="00645C55" w:rsidRPr="00B346D1" w:rsidRDefault="00645C55" w:rsidP="00B346D1">
      <w:r w:rsidRPr="00B346D1">
        <w:t>A) Alt +C;</w:t>
      </w:r>
    </w:p>
    <w:p w:rsidR="00645C55" w:rsidRPr="00B346D1" w:rsidRDefault="00645C55" w:rsidP="00B346D1">
      <w:r w:rsidRPr="00B346D1">
        <w:t>B) Alt +Д;) Alt+E;) Alt+А;) Alt+Ф;</w:t>
      </w:r>
    </w:p>
    <w:p w:rsidR="00645C55" w:rsidRPr="00B346D1" w:rsidRDefault="00645C55" w:rsidP="00B346D1">
      <w:r w:rsidRPr="00B346D1">
        <w:t>215.</w:t>
      </w:r>
    </w:p>
    <w:p w:rsidR="00645C55" w:rsidRPr="00B346D1" w:rsidRDefault="00645C55" w:rsidP="00B346D1">
      <w:r w:rsidRPr="00B346D1">
        <w:t>Дар барномаи Ms Word менюи Ссылки-ро аз клавиатура бо кадом тугмаҳо интихоб мекунем?</w:t>
      </w:r>
    </w:p>
    <w:p w:rsidR="00645C55" w:rsidRPr="00B346D1" w:rsidRDefault="00645C55" w:rsidP="00B346D1">
      <w:r w:rsidRPr="00B346D1">
        <w:t>A) Alt +C;) Alt +M;) Alt+E;</w:t>
      </w:r>
    </w:p>
    <w:p w:rsidR="00645C55" w:rsidRPr="00B346D1" w:rsidRDefault="00645C55" w:rsidP="00B346D1">
      <w:r w:rsidRPr="00B346D1">
        <w:t>D) Alt +К;) Alt+О;</w:t>
      </w:r>
    </w:p>
    <w:p w:rsidR="00645C55" w:rsidRPr="00B346D1" w:rsidRDefault="00645C55" w:rsidP="00B346D1">
      <w:r w:rsidRPr="00B346D1">
        <w:t>216.</w:t>
      </w:r>
    </w:p>
    <w:p w:rsidR="00645C55" w:rsidRPr="00B346D1" w:rsidRDefault="00645C55" w:rsidP="00B346D1">
      <w:r w:rsidRPr="00B346D1">
        <w:t>Чиро барномаҳои компютерӣ мегӯянд?</w:t>
      </w:r>
    </w:p>
    <w:p w:rsidR="00645C55" w:rsidRPr="00B346D1" w:rsidRDefault="00645C55" w:rsidP="00B346D1">
      <w:r w:rsidRPr="00B346D1">
        <w:t>A) барои тавассути компютер иҷро намудани алгоритми ҳалли масъала аввал онро ба шакли махсус овардан лозим аст, ки инро барномаи компютерӣ мегӯянд;</w:t>
      </w:r>
    </w:p>
    <w:p w:rsidR="00645C55" w:rsidRPr="00B346D1" w:rsidRDefault="00645C55" w:rsidP="00B346D1">
      <w:r w:rsidRPr="00B346D1">
        <w:t>B) маҷмӯи қоидаҳои сохторсозии барнома аст, ки инро барномаи компютерӣ мегӯянд;</w:t>
      </w:r>
    </w:p>
    <w:p w:rsidR="00645C55" w:rsidRPr="00B346D1" w:rsidRDefault="00645C55" w:rsidP="00B346D1">
      <w:r w:rsidRPr="00B346D1">
        <w:t>C) пайдарпайии ботартибонаи фармонҳо мебошад, ки инро барномаи компютерӣ мегӯянд;</w:t>
      </w:r>
    </w:p>
    <w:p w:rsidR="00645C55" w:rsidRPr="00B346D1" w:rsidRDefault="00645C55" w:rsidP="00B346D1">
      <w:r w:rsidRPr="00B346D1">
        <w:t>D) сохтори барномаи забони мебошад, ки инро барномаи компютерӣ мегӯянд;</w:t>
      </w:r>
    </w:p>
    <w:p w:rsidR="00645C55" w:rsidRPr="00B346D1" w:rsidRDefault="00645C55" w:rsidP="00B346D1">
      <w:r w:rsidRPr="00B346D1">
        <w:t>E) маҷмӯи забонҳои кории додашуда аст, ки инро барномаҳои компютерӣ мегӯянд;</w:t>
      </w:r>
    </w:p>
    <w:p w:rsidR="00645C55" w:rsidRPr="00B346D1" w:rsidRDefault="00645C55" w:rsidP="00B346D1">
      <w:r w:rsidRPr="00B346D1">
        <w:t>217.</w:t>
      </w:r>
    </w:p>
    <w:p w:rsidR="00645C55" w:rsidRPr="00B346D1" w:rsidRDefault="00645C55" w:rsidP="00B346D1">
      <w:r w:rsidRPr="00B346D1">
        <w:t>88-ро аз системаи хисоби дахи ба системаи хисоби хашти баргардонем кадоме аз ин ададҳо ҳосил мешавад?</w:t>
      </w:r>
    </w:p>
    <w:p w:rsidR="00645C55" w:rsidRPr="00B346D1" w:rsidRDefault="00645C55" w:rsidP="00B346D1">
      <w:r w:rsidRPr="00B346D1">
        <w:t>A) 1111;</w:t>
      </w:r>
    </w:p>
    <w:p w:rsidR="00645C55" w:rsidRPr="00B346D1" w:rsidRDefault="00645C55" w:rsidP="00B346D1">
      <w:r w:rsidRPr="00B346D1">
        <w:t>B) 150;</w:t>
      </w:r>
    </w:p>
    <w:p w:rsidR="00645C55" w:rsidRPr="00B346D1" w:rsidRDefault="00645C55" w:rsidP="00B346D1">
      <w:r w:rsidRPr="00B346D1">
        <w:t>C) 130;</w:t>
      </w:r>
    </w:p>
    <w:p w:rsidR="00645C55" w:rsidRPr="00B346D1" w:rsidRDefault="00645C55" w:rsidP="00B346D1">
      <w:r w:rsidRPr="00B346D1">
        <w:t>D) 42;</w:t>
      </w:r>
    </w:p>
    <w:p w:rsidR="00645C55" w:rsidRPr="00B346D1" w:rsidRDefault="00645C55" w:rsidP="00B346D1">
      <w:r w:rsidRPr="00B346D1">
        <w:t>E) 163;</w:t>
      </w:r>
    </w:p>
    <w:p w:rsidR="00645C55" w:rsidRPr="00B346D1" w:rsidRDefault="00645C55" w:rsidP="00B346D1">
      <w:r w:rsidRPr="00B346D1">
        <w:t>218.</w:t>
      </w:r>
    </w:p>
    <w:p w:rsidR="00645C55" w:rsidRPr="00B346D1" w:rsidRDefault="00645C55" w:rsidP="00B346D1">
      <w:r w:rsidRPr="00B346D1">
        <w:t>Нишондоди хатогии #ЧИСЛО! дар ҷадвали электрони Excel чиро мефаҳмонад?</w:t>
      </w:r>
    </w:p>
    <w:p w:rsidR="00645C55" w:rsidRPr="00B346D1" w:rsidRDefault="00645C55" w:rsidP="00B346D1">
      <w:r w:rsidRPr="00B346D1">
        <w:t>A) Ин хатоги таксим ба нулро ифода мекунад;</w:t>
      </w:r>
    </w:p>
    <w:p w:rsidR="00645C55" w:rsidRPr="00B346D1" w:rsidRDefault="00645C55" w:rsidP="00B346D1">
      <w:r w:rsidRPr="00B346D1">
        <w:t>B) Чой нашудани адад дар катакча;</w:t>
      </w:r>
    </w:p>
    <w:p w:rsidR="00645C55" w:rsidRPr="00B346D1" w:rsidRDefault="00645C55" w:rsidP="00B346D1">
      <w:r w:rsidRPr="00B346D1">
        <w:t>C) Ин хатоги хангоми нофахмо будани ном ва ё адреси катакчахо ба вукуъ меояд;</w:t>
      </w:r>
    </w:p>
    <w:p w:rsidR="00645C55" w:rsidRPr="00B346D1" w:rsidRDefault="00645C55" w:rsidP="00B346D1">
      <w:r w:rsidRPr="00B346D1">
        <w:t>D) Дохил намудани ададхо дар майдони типии санави ё вакт;</w:t>
      </w:r>
    </w:p>
    <w:p w:rsidR="00645C55" w:rsidRPr="00B346D1" w:rsidRDefault="00645C55" w:rsidP="00B346D1">
      <w:r w:rsidRPr="00B346D1">
        <w:t>E) Номумкин будани амал;</w:t>
      </w:r>
    </w:p>
    <w:p w:rsidR="00645C55" w:rsidRPr="00B346D1" w:rsidRDefault="00645C55" w:rsidP="00B346D1">
      <w:r w:rsidRPr="00B346D1">
        <w:t>219.</w:t>
      </w:r>
    </w:p>
    <w:p w:rsidR="00645C55" w:rsidRPr="00B346D1" w:rsidRDefault="00645C55" w:rsidP="00B346D1">
      <w:r w:rsidRPr="00B346D1">
        <w:t>200-ро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1111;) 100111;</w:t>
      </w:r>
    </w:p>
    <w:p w:rsidR="00645C55" w:rsidRPr="00B346D1" w:rsidRDefault="00645C55" w:rsidP="00B346D1">
      <w:r w:rsidRPr="00B346D1">
        <w:t>C) 11001000;) 1111101;) 100000;</w:t>
      </w:r>
    </w:p>
    <w:p w:rsidR="00645C55" w:rsidRPr="00B346D1" w:rsidRDefault="00645C55" w:rsidP="00B346D1">
      <w:r w:rsidRPr="00B346D1">
        <w:t>220.</w:t>
      </w:r>
    </w:p>
    <w:p w:rsidR="00645C55" w:rsidRPr="00B346D1" w:rsidRDefault="00645C55" w:rsidP="00B346D1">
      <w:r w:rsidRPr="00B346D1">
        <w:t>210-ро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011010;) 100111;) 000011;</w:t>
      </w:r>
    </w:p>
    <w:p w:rsidR="00645C55" w:rsidRPr="00B346D1" w:rsidRDefault="00645C55" w:rsidP="00B346D1">
      <w:r w:rsidRPr="00B346D1">
        <w:t>D) 111101;</w:t>
      </w:r>
    </w:p>
    <w:p w:rsidR="00645C55" w:rsidRPr="00B346D1" w:rsidRDefault="00645C55" w:rsidP="00B346D1">
      <w:r w:rsidRPr="00B346D1">
        <w:t>E) 11010010;</w:t>
      </w:r>
    </w:p>
    <w:p w:rsidR="00645C55" w:rsidRPr="00B346D1" w:rsidRDefault="00645C55" w:rsidP="00B346D1">
      <w:r w:rsidRPr="00B346D1">
        <w:t>221.</w:t>
      </w:r>
    </w:p>
    <w:p w:rsidR="00645C55" w:rsidRPr="00B346D1" w:rsidRDefault="00645C55" w:rsidP="00B346D1">
      <w:r w:rsidRPr="00B346D1">
        <w:t>85-ро аз системаи хисоби дахи ба системаи хисоби ҳашти баргардонем кадоме аз ин ададҳо ҳосил мешавад?</w:t>
      </w:r>
    </w:p>
    <w:p w:rsidR="00645C55" w:rsidRPr="00B346D1" w:rsidRDefault="00645C55" w:rsidP="00B346D1">
      <w:r w:rsidRPr="00B346D1">
        <w:t>A) 1111;</w:t>
      </w:r>
    </w:p>
    <w:p w:rsidR="00645C55" w:rsidRPr="00B346D1" w:rsidRDefault="00645C55" w:rsidP="00B346D1">
      <w:r w:rsidRPr="00B346D1">
        <w:t>B) 125;) 213;) 262;) 742;</w:t>
      </w:r>
    </w:p>
    <w:p w:rsidR="00645C55" w:rsidRPr="00B346D1" w:rsidRDefault="00645C55" w:rsidP="00B346D1">
      <w:r w:rsidRPr="00B346D1">
        <w:t>222.</w:t>
      </w:r>
    </w:p>
    <w:p w:rsidR="00645C55" w:rsidRPr="00B346D1" w:rsidRDefault="00645C55" w:rsidP="00B346D1">
      <w:r w:rsidRPr="00B346D1">
        <w:t>Кадоме аз ин менюҳо дар барномаи MS Access нест?</w:t>
      </w:r>
    </w:p>
    <w:p w:rsidR="00645C55" w:rsidRPr="00B346D1" w:rsidRDefault="00645C55" w:rsidP="00B346D1">
      <w:r w:rsidRPr="00B346D1">
        <w:t>A) Файл;</w:t>
      </w:r>
    </w:p>
    <w:p w:rsidR="00645C55" w:rsidRPr="00B346D1" w:rsidRDefault="00645C55" w:rsidP="00B346D1">
      <w:r w:rsidRPr="00B346D1">
        <w:t>B) Вид;</w:t>
      </w:r>
    </w:p>
    <w:p w:rsidR="00645C55" w:rsidRPr="00B346D1" w:rsidRDefault="00645C55" w:rsidP="00B346D1">
      <w:r w:rsidRPr="00B346D1">
        <w:t>C) Вставка;</w:t>
      </w:r>
    </w:p>
    <w:p w:rsidR="00645C55" w:rsidRPr="00B346D1" w:rsidRDefault="00645C55" w:rsidP="00B346D1">
      <w:r w:rsidRPr="00B346D1">
        <w:t>D) Формат;</w:t>
      </w:r>
    </w:p>
    <w:p w:rsidR="00645C55" w:rsidRPr="00B346D1" w:rsidRDefault="00645C55" w:rsidP="00B346D1">
      <w:r w:rsidRPr="00B346D1">
        <w:t>E) Окно;</w:t>
      </w:r>
    </w:p>
    <w:p w:rsidR="00645C55" w:rsidRPr="00B346D1" w:rsidRDefault="00645C55" w:rsidP="00B346D1">
      <w:r w:rsidRPr="00B346D1">
        <w:t>223.</w:t>
      </w:r>
    </w:p>
    <w:p w:rsidR="00645C55" w:rsidRPr="00B346D1" w:rsidRDefault="00645C55" w:rsidP="00B346D1">
      <w:r w:rsidRPr="00B346D1">
        <w:t>Фармони «Текстовое поле» дар кадом меню-и MS Word 2016 ҷойгир шудааст?</w:t>
      </w:r>
    </w:p>
    <w:p w:rsidR="00645C55" w:rsidRPr="00B346D1" w:rsidRDefault="00645C55" w:rsidP="00B346D1">
      <w:r w:rsidRPr="00B346D1">
        <w:t>A) Формат;) Сервис;</w:t>
      </w:r>
    </w:p>
    <w:p w:rsidR="00645C55" w:rsidRPr="00B346D1" w:rsidRDefault="00645C55" w:rsidP="00B346D1">
      <w:r w:rsidRPr="00B346D1">
        <w:t>C) Вставка;) Вид;) Справка;</w:t>
      </w:r>
    </w:p>
    <w:p w:rsidR="00645C55" w:rsidRPr="00B346D1" w:rsidRDefault="00645C55" w:rsidP="00B346D1">
      <w:r w:rsidRPr="00B346D1">
        <w:t>224.</w:t>
      </w:r>
    </w:p>
    <w:p w:rsidR="00645C55" w:rsidRPr="00B346D1" w:rsidRDefault="00645C55" w:rsidP="00B346D1">
      <w:r w:rsidRPr="00B346D1">
        <w:t>Фармони «Символ» дар кадом меню-и MS Word 2016 ҷойгир шудааст?</w:t>
      </w:r>
    </w:p>
    <w:p w:rsidR="00645C55" w:rsidRPr="00B346D1" w:rsidRDefault="00645C55" w:rsidP="00B346D1">
      <w:r w:rsidRPr="00B346D1">
        <w:t>A) Главная;) Переход;</w:t>
      </w:r>
    </w:p>
    <w:p w:rsidR="00645C55" w:rsidRPr="00B346D1" w:rsidRDefault="00645C55" w:rsidP="00B346D1">
      <w:r w:rsidRPr="00B346D1">
        <w:t>C) Вставка;) Ссылки;) Вид;</w:t>
      </w:r>
    </w:p>
    <w:p w:rsidR="00645C55" w:rsidRPr="00B346D1" w:rsidRDefault="00645C55" w:rsidP="00B346D1">
      <w:r w:rsidRPr="00B346D1">
        <w:t>225.</w:t>
      </w:r>
    </w:p>
    <w:p w:rsidR="00645C55" w:rsidRPr="00B346D1" w:rsidRDefault="00645C55" w:rsidP="00B346D1">
      <w:r w:rsidRPr="00B346D1">
        <w:t>Фармони «Колонки» дар кадом меню-и MS Word 2016 ҷойгир шудааст?</w:t>
      </w:r>
    </w:p>
    <w:p w:rsidR="00645C55" w:rsidRPr="00B346D1" w:rsidRDefault="00645C55" w:rsidP="00B346D1">
      <w:r w:rsidRPr="00B346D1">
        <w:t>A) Рассылки;) Дизайн;) Вставка;) Рецензирование;</w:t>
      </w:r>
    </w:p>
    <w:p w:rsidR="00645C55" w:rsidRPr="00B346D1" w:rsidRDefault="00645C55" w:rsidP="00B346D1">
      <w:r w:rsidRPr="00B346D1">
        <w:t>E) Макет;</w:t>
      </w:r>
    </w:p>
    <w:p w:rsidR="00645C55" w:rsidRPr="00B346D1" w:rsidRDefault="00645C55" w:rsidP="00B346D1">
      <w:r w:rsidRPr="00B346D1">
        <w:t>226.</w:t>
      </w:r>
    </w:p>
    <w:p w:rsidR="00645C55" w:rsidRPr="00B346D1" w:rsidRDefault="00645C55" w:rsidP="00B346D1">
      <w:r w:rsidRPr="00B346D1">
        <w:t>Фармони «Обычный» дар кадом меню-и MS PowerPoint ҷойгир шудааст?</w:t>
      </w:r>
    </w:p>
    <w:p w:rsidR="00645C55" w:rsidRPr="00B346D1" w:rsidRDefault="00645C55" w:rsidP="00B346D1">
      <w:r w:rsidRPr="00B346D1">
        <w:t>A) Главная;) Анимация;) Вставка;</w:t>
      </w:r>
    </w:p>
    <w:p w:rsidR="00645C55" w:rsidRPr="00B346D1" w:rsidRDefault="00645C55" w:rsidP="00B346D1">
      <w:r w:rsidRPr="00B346D1">
        <w:t>D) Вид;) Переходы;</w:t>
      </w:r>
    </w:p>
    <w:p w:rsidR="00645C55" w:rsidRPr="00B346D1" w:rsidRDefault="00645C55" w:rsidP="00B346D1">
      <w:r w:rsidRPr="00B346D1">
        <w:t>227.</w:t>
      </w:r>
    </w:p>
    <w:p w:rsidR="00645C55" w:rsidRPr="00B346D1" w:rsidRDefault="00645C55" w:rsidP="00B346D1">
      <w:r w:rsidRPr="00B346D1">
        <w:t>Фармонҳои менюи Вид - и МS PowerPoint кадомҳоянд?</w:t>
      </w:r>
    </w:p>
    <w:p w:rsidR="00645C55" w:rsidRPr="00B346D1" w:rsidRDefault="00645C55" w:rsidP="00B346D1">
      <w:r w:rsidRPr="00B346D1">
        <w:t>A) Создать, открыть, закрыть…;) Шрифт, список, оформление слайда…;) Орфография, справочные материалы, совместная работа…, …;) Отменить удаление, повторить удаление, вырезать…;</w:t>
      </w:r>
    </w:p>
    <w:p w:rsidR="00645C55" w:rsidRPr="00B346D1" w:rsidRDefault="00645C55" w:rsidP="00B346D1">
      <w:r w:rsidRPr="00B346D1">
        <w:t>E) Обычный, сортировщик слайдов, показ слайдов…;</w:t>
      </w:r>
    </w:p>
    <w:p w:rsidR="00645C55" w:rsidRPr="00B346D1" w:rsidRDefault="00645C55" w:rsidP="00B346D1">
      <w:r w:rsidRPr="00B346D1">
        <w:t>228.</w:t>
      </w:r>
    </w:p>
    <w:p w:rsidR="00645C55" w:rsidRPr="00B346D1" w:rsidRDefault="00645C55" w:rsidP="00B346D1">
      <w:r w:rsidRPr="00B346D1">
        <w:t>Фармонҳои менюи Вставка - и МS PowerPoint кадомҳоянд?</w:t>
      </w:r>
    </w:p>
    <w:p w:rsidR="00645C55" w:rsidRPr="00B346D1" w:rsidRDefault="00645C55" w:rsidP="00B346D1">
      <w:r w:rsidRPr="00B346D1">
        <w:t>A) Создать, открыть, закрыть…;</w:t>
      </w:r>
    </w:p>
    <w:p w:rsidR="00645C55" w:rsidRPr="00B346D1" w:rsidRDefault="00645C55" w:rsidP="00B346D1">
      <w:r w:rsidRPr="00B346D1">
        <w:t>B) Создать слайд, Таблица, Фигуры, Рисунки, Диаграмма…;) Орфография, справочные материалы, совместная работа …;) Отменить удаление, повторить удаление, вырезать…;) Обычный, сортировщик слайдов, показ слайдов…;</w:t>
      </w:r>
    </w:p>
    <w:p w:rsidR="00645C55" w:rsidRPr="00B346D1" w:rsidRDefault="00645C55" w:rsidP="00B346D1">
      <w:r w:rsidRPr="00B346D1">
        <w:t>229.</w:t>
      </w:r>
    </w:p>
    <w:p w:rsidR="00645C55" w:rsidRPr="00B346D1" w:rsidRDefault="00645C55" w:rsidP="00B346D1">
      <w:r w:rsidRPr="00B346D1">
        <w:t>Фармонҳои менюи Слайд-шоу - и МS PowerPoint кадомҳоянд?</w:t>
      </w:r>
    </w:p>
    <w:p w:rsidR="00645C55" w:rsidRPr="00B346D1" w:rsidRDefault="00645C55" w:rsidP="00B346D1">
      <w:r w:rsidRPr="00B346D1">
        <w:t>A) Создать, открыть, закрыть…;</w:t>
      </w:r>
    </w:p>
    <w:p w:rsidR="00645C55" w:rsidRPr="00B346D1" w:rsidRDefault="00645C55" w:rsidP="00B346D1">
      <w:r w:rsidRPr="00B346D1">
        <w:t>B) С начала, С текущего слайда, Настройка времени…;) Орфография, справочные материалы, совместная работа…,;) Отменить удаление, повторить удаление, вырезать…;) Обычный, сортировщик слайдов, показ слайдов…;</w:t>
      </w:r>
    </w:p>
    <w:p w:rsidR="00645C55" w:rsidRPr="00B346D1" w:rsidRDefault="00645C55" w:rsidP="00B346D1">
      <w:r w:rsidRPr="00B346D1">
        <w:t>230.</w:t>
      </w:r>
    </w:p>
    <w:p w:rsidR="00645C55" w:rsidRPr="00B346D1" w:rsidRDefault="00645C55" w:rsidP="00B346D1">
      <w:r w:rsidRPr="00B346D1">
        <w:t>Дар майдони «Длиний текст» то чанд рамзро дохил кардан мумкин аст?</w:t>
      </w:r>
    </w:p>
    <w:p w:rsidR="00645C55" w:rsidRPr="00B346D1" w:rsidRDefault="00645C55" w:rsidP="00B346D1">
      <w:r w:rsidRPr="00B346D1">
        <w:t>A) 256 рамз;) 9 63535рамз;) 65535рамз;</w:t>
      </w:r>
    </w:p>
    <w:p w:rsidR="00645C55" w:rsidRPr="00B346D1" w:rsidRDefault="00645C55" w:rsidP="00B346D1">
      <w:r w:rsidRPr="00B346D1">
        <w:t>D) 65536рамз;) 125рамз;</w:t>
      </w:r>
    </w:p>
    <w:p w:rsidR="00645C55" w:rsidRPr="00B346D1" w:rsidRDefault="00645C55" w:rsidP="00B346D1">
      <w:r w:rsidRPr="00B346D1">
        <w:t>231.</w:t>
      </w:r>
    </w:p>
    <w:p w:rsidR="00645C55" w:rsidRPr="00B346D1" w:rsidRDefault="00645C55" w:rsidP="00B346D1">
      <w:r w:rsidRPr="00B346D1">
        <w:t>Дар барномаи Access барои чӣ навъи майдонро «Поле обьекта ОLE» интихоб менамоянд?</w:t>
      </w:r>
    </w:p>
    <w:p w:rsidR="00645C55" w:rsidRPr="00B346D1" w:rsidRDefault="00645C55" w:rsidP="00B346D1">
      <w:r w:rsidRPr="00B346D1">
        <w:t>A) Барои дохил намудани маълумотҳои рамзӣ;) Барои дохил намудани маълумотҳои адади;) Барои дохил намудани маълумотҳои матнӣ;) Барои дохил намудани маълумотҳои матнӣ ва рақамӣ;</w:t>
      </w:r>
    </w:p>
    <w:p w:rsidR="00645C55" w:rsidRPr="00B346D1" w:rsidRDefault="00645C55" w:rsidP="00B346D1">
      <w:r w:rsidRPr="00B346D1">
        <w:t>E) Барои дохил намудани обьектхои беруна;</w:t>
      </w:r>
    </w:p>
    <w:p w:rsidR="00645C55" w:rsidRPr="00B346D1" w:rsidRDefault="00645C55" w:rsidP="00B346D1">
      <w:r w:rsidRPr="00B346D1">
        <w:t>232.</w:t>
      </w:r>
    </w:p>
    <w:p w:rsidR="00645C55" w:rsidRPr="00B346D1" w:rsidRDefault="00645C55" w:rsidP="00B346D1">
      <w:r w:rsidRPr="00B346D1">
        <w:t>Изофаноми барномаи Ms Access 2016 кадом аст?</w:t>
      </w:r>
    </w:p>
    <w:p w:rsidR="00645C55" w:rsidRPr="00B346D1" w:rsidRDefault="00645C55" w:rsidP="00B346D1">
      <w:r w:rsidRPr="00B346D1">
        <w:t>A) docх;) pptх;) xlsх;</w:t>
      </w:r>
    </w:p>
    <w:p w:rsidR="00645C55" w:rsidRPr="00B346D1" w:rsidRDefault="00645C55" w:rsidP="00B346D1">
      <w:r w:rsidRPr="00B346D1">
        <w:t>D) accdb;) bmp;</w:t>
      </w:r>
    </w:p>
    <w:p w:rsidR="00645C55" w:rsidRPr="00B346D1" w:rsidRDefault="00645C55" w:rsidP="00B346D1">
      <w:r w:rsidRPr="00B346D1">
        <w:t>233.</w:t>
      </w:r>
    </w:p>
    <w:p w:rsidR="00645C55" w:rsidRPr="00B346D1" w:rsidRDefault="00645C55" w:rsidP="00B346D1">
      <w:r w:rsidRPr="00B346D1">
        <w:t>Фармони «Запрос» дар кадом меню-и MS Access 2016 ҷойгир шудааст?</w:t>
      </w:r>
    </w:p>
    <w:p w:rsidR="00645C55" w:rsidRPr="00B346D1" w:rsidRDefault="00645C55" w:rsidP="00B346D1">
      <w:r w:rsidRPr="00B346D1">
        <w:t>A) Главная;) Внешние данные;) Вставка;) Вид;</w:t>
      </w:r>
    </w:p>
    <w:p w:rsidR="00645C55" w:rsidRPr="00B346D1" w:rsidRDefault="00645C55" w:rsidP="00B346D1">
      <w:r w:rsidRPr="00B346D1">
        <w:t>E) Создание;</w:t>
      </w:r>
    </w:p>
    <w:p w:rsidR="00645C55" w:rsidRPr="00B346D1" w:rsidRDefault="00645C55" w:rsidP="00B346D1">
      <w:r w:rsidRPr="00B346D1">
        <w:t>234.</w:t>
      </w:r>
    </w:p>
    <w:p w:rsidR="00645C55" w:rsidRPr="00B346D1" w:rsidRDefault="00645C55" w:rsidP="00B346D1">
      <w:r w:rsidRPr="00B346D1">
        <w:t>Фармони «Отчет» дар кадом меню-и MS Access 2016 ҷойгир шудааст?</w:t>
      </w:r>
    </w:p>
    <w:p w:rsidR="00645C55" w:rsidRPr="00B346D1" w:rsidRDefault="00645C55" w:rsidP="00B346D1">
      <w:r w:rsidRPr="00B346D1">
        <w:t>A) Создание;) Вид;</w:t>
      </w:r>
    </w:p>
    <w:p w:rsidR="00645C55" w:rsidRPr="00B346D1" w:rsidRDefault="00645C55" w:rsidP="00B346D1">
      <w:r w:rsidRPr="00B346D1">
        <w:t>C) Окно;</w:t>
      </w:r>
    </w:p>
    <w:p w:rsidR="00645C55" w:rsidRPr="00B346D1" w:rsidRDefault="00645C55" w:rsidP="00B346D1">
      <w:r w:rsidRPr="00B346D1">
        <w:t>D) Файл;) Вставка;</w:t>
      </w:r>
    </w:p>
    <w:p w:rsidR="00645C55" w:rsidRPr="00B346D1" w:rsidRDefault="00645C55" w:rsidP="00B346D1">
      <w:r w:rsidRPr="00B346D1">
        <w:t>235.</w:t>
      </w:r>
    </w:p>
    <w:p w:rsidR="00645C55" w:rsidRPr="00B346D1" w:rsidRDefault="00645C55" w:rsidP="00B346D1">
      <w:r w:rsidRPr="00B346D1">
        <w:t>Фармони «Схема данных» дар кадом меню-и MS Access 2016 ҷойгир шудааст?</w:t>
      </w:r>
    </w:p>
    <w:p w:rsidR="00645C55" w:rsidRPr="00B346D1" w:rsidRDefault="00645C55" w:rsidP="00B346D1">
      <w:r w:rsidRPr="00B346D1">
        <w:t>A) Работа с базами данных;) Сервис;</w:t>
      </w:r>
    </w:p>
    <w:p w:rsidR="00645C55" w:rsidRPr="00B346D1" w:rsidRDefault="00645C55" w:rsidP="00B346D1">
      <w:r w:rsidRPr="00B346D1">
        <w:t>C) Файл;</w:t>
      </w:r>
    </w:p>
    <w:p w:rsidR="00645C55" w:rsidRPr="00B346D1" w:rsidRDefault="00645C55" w:rsidP="00B346D1">
      <w:r w:rsidRPr="00B346D1">
        <w:t>D) Создание;) Вставка;</w:t>
      </w:r>
    </w:p>
    <w:p w:rsidR="00645C55" w:rsidRPr="00B346D1" w:rsidRDefault="00645C55" w:rsidP="00B346D1">
      <w:r w:rsidRPr="00B346D1">
        <w:t>236.</w:t>
      </w:r>
    </w:p>
    <w:p w:rsidR="00645C55" w:rsidRPr="00B346D1" w:rsidRDefault="00645C55" w:rsidP="00B346D1">
      <w:r w:rsidRPr="00B346D1">
        <w:t>Фармонҳои менюи Файл - и МS Access 2016 кадомҳоянд?</w:t>
      </w:r>
    </w:p>
    <w:p w:rsidR="00645C55" w:rsidRPr="00B346D1" w:rsidRDefault="00645C55" w:rsidP="00B346D1">
      <w:r w:rsidRPr="00B346D1">
        <w:t>A) Сведения, Создать, Открыть, Сохранить, Печать…;) Таблица, Запрос, Форма, Отчет, Модул…;) Обьекты база данных, список, таблица, свойства, …;) Отменить, вырезать, копировать, буфер обмена Office…;) Орфография, схема данных, защита, …;</w:t>
      </w:r>
    </w:p>
    <w:p w:rsidR="00645C55" w:rsidRPr="00B346D1" w:rsidRDefault="00645C55" w:rsidP="00B346D1">
      <w:r w:rsidRPr="00B346D1">
        <w:t>237.</w:t>
      </w:r>
    </w:p>
    <w:p w:rsidR="00645C55" w:rsidRPr="00B346D1" w:rsidRDefault="00645C55" w:rsidP="00B346D1">
      <w:r w:rsidRPr="00B346D1">
        <w:t>Фармонҳои менюи Главная - и МS Access 2016 кадомҳоянд?</w:t>
      </w:r>
    </w:p>
    <w:p w:rsidR="00645C55" w:rsidRPr="00B346D1" w:rsidRDefault="00645C55" w:rsidP="00B346D1">
      <w:r w:rsidRPr="00B346D1">
        <w:t>A) Режим, открыть, внешние данные, закрыть…;) Таблица, запрос, форма, отчет;) Обьекты база данных, список, таблица, свойства, …;</w:t>
      </w:r>
    </w:p>
    <w:p w:rsidR="00645C55" w:rsidRPr="00B346D1" w:rsidRDefault="00645C55" w:rsidP="00B346D1">
      <w:r w:rsidRPr="00B346D1">
        <w:t>D) Режим, Вставить, Вырезать, Копировать, Буфер обмена, Фильтр…;) Сверху вниз, слева направо, каскадо, скрыть, …;</w:t>
      </w:r>
    </w:p>
    <w:p w:rsidR="00645C55" w:rsidRPr="00B346D1" w:rsidRDefault="00645C55" w:rsidP="00B346D1">
      <w:r w:rsidRPr="00B346D1">
        <w:t>238.</w:t>
      </w:r>
    </w:p>
    <w:p w:rsidR="00645C55" w:rsidRPr="00B346D1" w:rsidRDefault="00645C55" w:rsidP="00B346D1">
      <w:r w:rsidRPr="00B346D1">
        <w:t>Фармонҳои менюи Создание - и МS Access 2016 кадомҳоянд?</w:t>
      </w:r>
    </w:p>
    <w:p w:rsidR="00645C55" w:rsidRPr="00B346D1" w:rsidRDefault="00645C55" w:rsidP="00B346D1">
      <w:r w:rsidRPr="00B346D1">
        <w:t>A) Конструктор таблиц, Мастер запросов, Мастер отчетов;) Таблица, запрос, форма, отчет;) Обьекты база данных, список, таблица, свойства, …;) Отменить, вырезать, копировать, буфер обмена Office…;) Орфография, схема данных, защита, …;</w:t>
      </w:r>
    </w:p>
    <w:p w:rsidR="00645C55" w:rsidRPr="00B346D1" w:rsidRDefault="00645C55" w:rsidP="00B346D1">
      <w:r w:rsidRPr="00B346D1">
        <w:t>239.</w:t>
      </w:r>
    </w:p>
    <w:p w:rsidR="00645C55" w:rsidRPr="00B346D1" w:rsidRDefault="00645C55" w:rsidP="00B346D1">
      <w:r w:rsidRPr="00B346D1">
        <w:t xml:space="preserve">Агар қимати v дар катакчаи А2 қимати m дар катакчаи B2 ва қимати n дар катачаи С2 башад, навишти дурусти </w:t>
      </w:r>
      <w:r w:rsidRPr="00B346D1">
        <w:object w:dxaOrig="1700" w:dyaOrig="540">
          <v:shape id="_x0000_i1027" type="#_x0000_t75" style="width:81.6pt;height:27pt" o:ole="">
            <v:imagedata r:id="rId7" o:title=""/>
          </v:shape>
          <o:OLEObject Type="Embed" ProgID="Equation.3" ShapeID="_x0000_i1027" DrawAspect="Content" ObjectID="_1839653836" r:id="rId8"/>
        </w:object>
      </w:r>
      <w:r w:rsidRPr="00B346D1">
        <w:t xml:space="preserve"> -ро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960" w:dyaOrig="320">
          <v:shape id="_x0000_i1028" type="#_x0000_t75" style="width:145.2pt;height:16.2pt" o:ole="">
            <v:imagedata r:id="rId9" o:title=""/>
          </v:shape>
          <o:OLEObject Type="Embed" ProgID="Equation.3" ShapeID="_x0000_i1028" DrawAspect="Content" ObjectID="_1839653837" r:id="rId10"/>
        </w:object>
      </w:r>
      <w:r w:rsidRPr="00B346D1">
        <w:t xml:space="preserve">;) </w:t>
      </w:r>
      <w:r w:rsidRPr="00B346D1">
        <w:object w:dxaOrig="3000" w:dyaOrig="320">
          <v:shape id="_x0000_i1029" type="#_x0000_t75" style="width:147pt;height:16.2pt" o:ole="">
            <v:imagedata r:id="rId11" o:title=""/>
          </v:shape>
          <o:OLEObject Type="Embed" ProgID="Equation.3" ShapeID="_x0000_i1029" DrawAspect="Content" ObjectID="_1839653838" r:id="rId12"/>
        </w:object>
      </w:r>
      <w:r w:rsidRPr="00B346D1">
        <w:t xml:space="preserve">;) </w:t>
      </w:r>
      <w:r w:rsidRPr="00B346D1">
        <w:object w:dxaOrig="3019" w:dyaOrig="320">
          <v:shape id="_x0000_i1030" type="#_x0000_t75" style="width:146.4pt;height:16.2pt" o:ole="">
            <v:imagedata r:id="rId13" o:title=""/>
          </v:shape>
          <o:OLEObject Type="Embed" ProgID="Equation.3" ShapeID="_x0000_i1030" DrawAspect="Content" ObjectID="_1839653839" r:id="rId14"/>
        </w:object>
      </w:r>
      <w:r w:rsidRPr="00B346D1">
        <w:t>;</w:t>
      </w:r>
    </w:p>
    <w:p w:rsidR="00645C55" w:rsidRPr="00B346D1" w:rsidRDefault="00645C55" w:rsidP="00B346D1">
      <w:r w:rsidRPr="00B346D1">
        <w:t xml:space="preserve">D) </w:t>
      </w:r>
      <w:r w:rsidRPr="00B346D1">
        <w:object w:dxaOrig="3060" w:dyaOrig="320">
          <v:shape id="_x0000_i1031" type="#_x0000_t75" style="width:150pt;height:16.2pt" o:ole="">
            <v:imagedata r:id="rId15" o:title=""/>
          </v:shape>
          <o:OLEObject Type="Embed" ProgID="Equation.3" ShapeID="_x0000_i1031" DrawAspect="Content" ObjectID="_1839653840" r:id="rId16"/>
        </w:object>
      </w:r>
      <w:r w:rsidRPr="00B346D1">
        <w:t xml:space="preserve">;) </w:t>
      </w:r>
      <w:r w:rsidRPr="00B346D1">
        <w:object w:dxaOrig="3220" w:dyaOrig="320">
          <v:shape id="_x0000_i1032" type="#_x0000_t75" style="width:159.6pt;height:16.2pt" o:ole="">
            <v:imagedata r:id="rId17" o:title=""/>
          </v:shape>
          <o:OLEObject Type="Embed" ProgID="Equation.3" ShapeID="_x0000_i1032" DrawAspect="Content" ObjectID="_1839653841" r:id="rId18"/>
        </w:object>
      </w:r>
      <w:r w:rsidRPr="00B346D1">
        <w:t>;</w:t>
      </w:r>
    </w:p>
    <w:p w:rsidR="00645C55" w:rsidRPr="00B346D1" w:rsidRDefault="00645C55" w:rsidP="00B346D1">
      <w:r w:rsidRPr="00B346D1">
        <w:t>240.</w:t>
      </w:r>
    </w:p>
    <w:p w:rsidR="00645C55" w:rsidRPr="00B346D1" w:rsidRDefault="00645C55" w:rsidP="00B346D1">
      <w:r w:rsidRPr="00B346D1">
        <w:t xml:space="preserve">Навишти дурусти ин функсияро </w:t>
      </w:r>
      <w:r w:rsidRPr="00B346D1">
        <w:object w:dxaOrig="1540" w:dyaOrig="540">
          <v:shape id="_x0000_i1033" type="#_x0000_t75" style="width:97.2pt;height:33.6pt" o:ole="">
            <v:imagedata r:id="rId19" o:title=""/>
          </v:shape>
          <o:OLEObject Type="Embed" ProgID="Equation.3" ShapeID="_x0000_i1033" DrawAspect="Content" ObjectID="_1839653842" r:id="rId20"/>
        </w:object>
      </w:r>
      <w:r w:rsidRPr="00B346D1">
        <w:t xml:space="preserve"> дар барномаи Visual Basic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780" w:dyaOrig="320">
          <v:shape id="_x0000_i1034" type="#_x0000_t75" style="width:136.2pt;height:16.2pt" o:ole="">
            <v:imagedata r:id="rId21" o:title=""/>
          </v:shape>
          <o:OLEObject Type="Embed" ProgID="Equation.3" ShapeID="_x0000_i1034" DrawAspect="Content" ObjectID="_1839653843" r:id="rId22"/>
        </w:object>
      </w:r>
      <w:r w:rsidRPr="00B346D1">
        <w:t xml:space="preserve">;) </w:t>
      </w:r>
      <w:r w:rsidRPr="00B346D1">
        <w:object w:dxaOrig="2420" w:dyaOrig="320">
          <v:shape id="_x0000_i1035" type="#_x0000_t75" style="width:117.6pt;height:16.2pt" o:ole="">
            <v:imagedata r:id="rId23" o:title=""/>
          </v:shape>
          <o:OLEObject Type="Embed" ProgID="Equation.3" ShapeID="_x0000_i1035" DrawAspect="Content" ObjectID="_1839653844" r:id="rId24"/>
        </w:object>
      </w:r>
      <w:r w:rsidRPr="00B346D1">
        <w:t>;</w:t>
      </w:r>
    </w:p>
    <w:p w:rsidR="00645C55" w:rsidRPr="00B346D1" w:rsidRDefault="00645C55" w:rsidP="00B346D1">
      <w:r w:rsidRPr="00B346D1">
        <w:t xml:space="preserve">C) </w:t>
      </w:r>
      <w:r w:rsidRPr="00B346D1">
        <w:object w:dxaOrig="2280" w:dyaOrig="320">
          <v:shape id="_x0000_i1036" type="#_x0000_t75" style="width:108.6pt;height:16.2pt" o:ole="">
            <v:imagedata r:id="rId25" o:title=""/>
          </v:shape>
          <o:OLEObject Type="Embed" ProgID="Equation.3" ShapeID="_x0000_i1036" DrawAspect="Content" ObjectID="_1839653845" r:id="rId26"/>
        </w:object>
      </w:r>
      <w:r w:rsidRPr="00B346D1">
        <w:t xml:space="preserve">;) </w:t>
      </w:r>
      <w:r w:rsidRPr="00B346D1">
        <w:object w:dxaOrig="2140" w:dyaOrig="320">
          <v:shape id="_x0000_i1037" type="#_x0000_t75" style="width:103.8pt;height:16.2pt" o:ole="">
            <v:imagedata r:id="rId27" o:title=""/>
          </v:shape>
          <o:OLEObject Type="Embed" ProgID="Equation.3" ShapeID="_x0000_i1037" DrawAspect="Content" ObjectID="_1839653846" r:id="rId28"/>
        </w:object>
      </w:r>
      <w:r w:rsidRPr="00B346D1">
        <w:t xml:space="preserve">;) </w:t>
      </w:r>
      <w:r w:rsidRPr="00B346D1">
        <w:object w:dxaOrig="2260" w:dyaOrig="320">
          <v:shape id="_x0000_i1038" type="#_x0000_t75" style="width:111pt;height:16.2pt" o:ole="">
            <v:imagedata r:id="rId29" o:title=""/>
          </v:shape>
          <o:OLEObject Type="Embed" ProgID="Equation.3" ShapeID="_x0000_i1038" DrawAspect="Content" ObjectID="_1839653847" r:id="rId30"/>
        </w:object>
      </w:r>
      <w:r w:rsidRPr="00B346D1">
        <w:t>;</w:t>
      </w:r>
    </w:p>
    <w:p w:rsidR="00645C55" w:rsidRPr="00B346D1" w:rsidRDefault="00645C55" w:rsidP="00B346D1">
      <w:r w:rsidRPr="00B346D1">
        <w:t>241.</w:t>
      </w:r>
    </w:p>
    <w:p w:rsidR="00645C55" w:rsidRPr="00B346D1" w:rsidRDefault="00645C55" w:rsidP="00B346D1">
      <w:r w:rsidRPr="00B346D1">
        <w:t xml:space="preserve">Агар қимати f дар катакчаи А2 қимати n дар катакчаи B2 ва қимати v дар катачаи С2 башад, навишти дурусти </w:t>
      </w:r>
      <w:r w:rsidRPr="00B346D1">
        <w:object w:dxaOrig="1740" w:dyaOrig="460">
          <v:shape id="_x0000_i1039" type="#_x0000_t75" style="width:87pt;height:22.8pt" o:ole="">
            <v:imagedata r:id="rId31" o:title=""/>
          </v:shape>
          <o:OLEObject Type="Embed" ProgID="Equation.3" ShapeID="_x0000_i1039" DrawAspect="Content" ObjectID="_1839653848" r:id="rId32"/>
        </w:object>
      </w:r>
      <w:r w:rsidRPr="00B346D1">
        <w:t xml:space="preserve"> -ро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3460" w:dyaOrig="320">
          <v:shape id="_x0000_i1040" type="#_x0000_t75" style="width:169.8pt;height:16.2pt" o:ole="">
            <v:imagedata r:id="rId33" o:title=""/>
          </v:shape>
          <o:OLEObject Type="Embed" ProgID="Equation.3" ShapeID="_x0000_i1040" DrawAspect="Content" ObjectID="_1839653849" r:id="rId34"/>
        </w:object>
      </w:r>
      <w:r w:rsidRPr="00B346D1">
        <w:t xml:space="preserve">;) </w:t>
      </w:r>
      <w:r w:rsidRPr="00B346D1">
        <w:object w:dxaOrig="2840" w:dyaOrig="320">
          <v:shape id="_x0000_i1041" type="#_x0000_t75" style="width:139.2pt;height:16.2pt" o:ole="">
            <v:imagedata r:id="rId35" o:title=""/>
          </v:shape>
          <o:OLEObject Type="Embed" ProgID="Equation.3" ShapeID="_x0000_i1041" DrawAspect="Content" ObjectID="_1839653850" r:id="rId36"/>
        </w:object>
      </w:r>
      <w:r w:rsidRPr="00B346D1">
        <w:t xml:space="preserve">;) </w:t>
      </w:r>
      <w:r w:rsidRPr="00B346D1">
        <w:object w:dxaOrig="3340" w:dyaOrig="320">
          <v:shape id="_x0000_i1042" type="#_x0000_t75" style="width:162pt;height:16.2pt" o:ole="">
            <v:imagedata r:id="rId37" o:title=""/>
          </v:shape>
          <o:OLEObject Type="Embed" ProgID="Equation.3" ShapeID="_x0000_i1042" DrawAspect="Content" ObjectID="_1839653851" r:id="rId38"/>
        </w:object>
      </w:r>
      <w:r w:rsidRPr="00B346D1">
        <w:t xml:space="preserve">;) </w:t>
      </w:r>
      <w:r w:rsidRPr="00B346D1">
        <w:object w:dxaOrig="3019" w:dyaOrig="320">
          <v:shape id="_x0000_i1043" type="#_x0000_t75" style="width:146.4pt;height:16.2pt" o:ole="">
            <v:imagedata r:id="rId39" o:title=""/>
          </v:shape>
          <o:OLEObject Type="Embed" ProgID="Equation.3" ShapeID="_x0000_i1043" DrawAspect="Content" ObjectID="_1839653852" r:id="rId40"/>
        </w:object>
      </w:r>
      <w:r w:rsidRPr="00B346D1">
        <w:t xml:space="preserve">;) </w:t>
      </w:r>
      <w:r w:rsidRPr="00B346D1">
        <w:object w:dxaOrig="3019" w:dyaOrig="320">
          <v:shape id="_x0000_i1044" type="#_x0000_t75" style="width:146.4pt;height:16.2pt" o:ole="">
            <v:imagedata r:id="rId41" o:title=""/>
          </v:shape>
          <o:OLEObject Type="Embed" ProgID="Equation.3" ShapeID="_x0000_i1044" DrawAspect="Content" ObjectID="_1839653853" r:id="rId42"/>
        </w:object>
      </w:r>
      <w:r w:rsidRPr="00B346D1">
        <w:t>;</w:t>
      </w:r>
    </w:p>
    <w:p w:rsidR="00645C55" w:rsidRPr="00B346D1" w:rsidRDefault="00645C55" w:rsidP="00B346D1">
      <w:r w:rsidRPr="00B346D1">
        <w:t>242.</w:t>
      </w:r>
    </w:p>
    <w:p w:rsidR="00645C55" w:rsidRPr="00B346D1" w:rsidRDefault="00645C55" w:rsidP="00B346D1">
      <w:r w:rsidRPr="00B346D1">
        <w:t>Картаи шабака таҷҳизоте мебошад, ки?</w:t>
      </w:r>
    </w:p>
    <w:p w:rsidR="00645C55" w:rsidRPr="00B346D1" w:rsidRDefault="00645C55" w:rsidP="00B346D1">
      <w:r w:rsidRPr="00B346D1">
        <w:t>A) аз ҷиҳати физики компютерро бо шабака пайваст мекунад;) суръати компютеро паст мекунад;) суръати компютеро баланд мекунад;) аз ҷиҳати физики компютерро аз шабака ҷудо мекунад;) аз ҷиҳати физики компютерро бо шабака пайваст шудан намемонад;</w:t>
      </w:r>
    </w:p>
    <w:p w:rsidR="00645C55" w:rsidRPr="00B346D1" w:rsidRDefault="00645C55" w:rsidP="00B346D1">
      <w:r w:rsidRPr="00B346D1">
        <w:t>243.</w:t>
      </w:r>
    </w:p>
    <w:p w:rsidR="00645C55" w:rsidRPr="00B346D1" w:rsidRDefault="00645C55" w:rsidP="00B346D1">
      <w:r w:rsidRPr="00B346D1">
        <w:t>Дар барномаи Ms Word 2016 тугмачаҳои Ctrl+ B дар якҷояги кадом фармонро иҷро мекунанд?</w:t>
      </w:r>
    </w:p>
    <w:p w:rsidR="00645C55" w:rsidRPr="00B346D1" w:rsidRDefault="00645C55" w:rsidP="00B346D1">
      <w:r w:rsidRPr="00B346D1">
        <w:t xml:space="preserve">A) Фармони «Открыть»;) Фармони «Найти»; </w:t>
      </w:r>
    </w:p>
    <w:p w:rsidR="00645C55" w:rsidRPr="00B346D1" w:rsidRDefault="00645C55" w:rsidP="00B346D1">
      <w:r w:rsidRPr="00B346D1">
        <w:t>C) Фармони «жирний» кардани ҳарфҳо; ) Фармони «Печать»; ) Фармони «Создать»;</w:t>
      </w:r>
    </w:p>
    <w:p w:rsidR="00645C55" w:rsidRPr="00B346D1" w:rsidRDefault="00645C55" w:rsidP="00B346D1">
      <w:r w:rsidRPr="00B346D1">
        <w:t>244.</w:t>
      </w:r>
    </w:p>
    <w:p w:rsidR="00645C55" w:rsidRPr="00B346D1" w:rsidRDefault="00645C55" w:rsidP="00B346D1">
      <w:r w:rsidRPr="00B346D1">
        <w:t>Кадом намуди вирусҳоро вируси файлӣ меноманд?</w:t>
      </w:r>
    </w:p>
    <w:p w:rsidR="00645C55" w:rsidRPr="00B346D1" w:rsidRDefault="00645C55" w:rsidP="00B346D1">
      <w:r w:rsidRPr="00B346D1">
        <w:t>A) Вирусҳое, ки барои секторҳои дискҳои қаиш навишта шудаанд;</w:t>
      </w:r>
    </w:p>
    <w:p w:rsidR="00645C55" w:rsidRPr="00B346D1" w:rsidRDefault="00645C55" w:rsidP="00B346D1">
      <w:r w:rsidRPr="00B346D1">
        <w:t>B) Вирусҳое, ки ба файлҳои иҷрошавандаи илованоми СOM ва EXE дошта ҳамроҳ мешаванд;) Вирусҳое, ки дар макрозабонҳои барномасозӣ навишта шудаанд;) Вирусҳое, ки танҳо файлҳоро нест мекунанд;) Вирусҳое, ки танҳо барномаҳоро нест мекунанд;</w:t>
      </w:r>
    </w:p>
    <w:p w:rsidR="00645C55" w:rsidRPr="00B346D1" w:rsidRDefault="00645C55" w:rsidP="00B346D1">
      <w:r w:rsidRPr="00B346D1">
        <w:t>245.</w:t>
      </w:r>
    </w:p>
    <w:p w:rsidR="00645C55" w:rsidRPr="00B346D1" w:rsidRDefault="00645C55" w:rsidP="00B346D1">
      <w:r w:rsidRPr="00B346D1">
        <w:t>Дар барномаи Ms Word 2016 тугмачаҳои Alt+F5 дар якҷояги кадом фармонро иҷро мекунанд?</w:t>
      </w:r>
    </w:p>
    <w:p w:rsidR="00645C55" w:rsidRPr="00B346D1" w:rsidRDefault="00645C55" w:rsidP="00B346D1">
      <w:r w:rsidRPr="00B346D1">
        <w:t xml:space="preserve">A) Фармони «Свернуть все окно»; ) Фармони «Найти»;) Фармони «Шрифт»; </w:t>
      </w:r>
    </w:p>
    <w:p w:rsidR="00645C55" w:rsidRPr="00B346D1" w:rsidRDefault="00645C55" w:rsidP="00B346D1">
      <w:r w:rsidRPr="00B346D1">
        <w:t>D) Фармони «Печать»; ) Фармони «Создать»;</w:t>
      </w:r>
    </w:p>
    <w:p w:rsidR="00645C55" w:rsidRPr="00B346D1" w:rsidRDefault="00645C55" w:rsidP="00B346D1">
      <w:r w:rsidRPr="00B346D1">
        <w:t>246.</w:t>
      </w:r>
    </w:p>
    <w:p w:rsidR="00645C55" w:rsidRPr="00B346D1" w:rsidRDefault="00645C55" w:rsidP="00B346D1">
      <w:r w:rsidRPr="00B346D1">
        <w:t>Кадом намуди вирусҳоро макровирусҳо меноманд?</w:t>
      </w:r>
    </w:p>
    <w:p w:rsidR="00645C55" w:rsidRPr="00B346D1" w:rsidRDefault="00645C55" w:rsidP="00B346D1">
      <w:r w:rsidRPr="00B346D1">
        <w:t>A) Вирусҳое, ки барои секторҳои дискҳои қаиш навишта шудаанд;) Вирусҳое, ки ба файлҳои иҷрошавандаи илованоми СOM ва EXE дошта ҳамроҳ мешаванд;) Вирусҳое, ки дар макрозабонҳои барномасозӣ навишта шудаанд;) Вирусҳое, ки танҳо файлҳоро нест мекунанд;) Вирусҳое, ки танҳо барномаҳоро нест мекунанд;</w:t>
      </w:r>
    </w:p>
    <w:p w:rsidR="00645C55" w:rsidRPr="00B346D1" w:rsidRDefault="00645C55" w:rsidP="00B346D1">
      <w:r w:rsidRPr="00B346D1">
        <w:t>247.</w:t>
      </w:r>
    </w:p>
    <w:p w:rsidR="00645C55" w:rsidRPr="00B346D1" w:rsidRDefault="00645C55" w:rsidP="00B346D1">
      <w:r w:rsidRPr="00B346D1">
        <w:t>Кадом намуди вирусҳоро боркунанда меноманд?</w:t>
      </w:r>
    </w:p>
    <w:p w:rsidR="00645C55" w:rsidRPr="00B346D1" w:rsidRDefault="00645C55" w:rsidP="00B346D1">
      <w:r w:rsidRPr="00B346D1">
        <w:t>A) Вирусҳое, ки барои секторҳои дискҳои қаиш навишта шудаанд;) Вирусҳое, ки ба файлҳои иҷрошавандаи илованоми СOM ва EXE дошта ҳамроҳ мешаванд;</w:t>
      </w:r>
    </w:p>
    <w:p w:rsidR="00645C55" w:rsidRPr="00B346D1" w:rsidRDefault="00645C55" w:rsidP="00B346D1">
      <w:r w:rsidRPr="00B346D1">
        <w:t>C) Вирусҳое, ки дар макрозабонҳои барномасозӣ навишта шудаанд;) Вирусҳое, ки танҳо файлҳоро нест мекунанд;) Вирусҳое, ки танҳо барномаҳоро нест мекунанд;</w:t>
      </w:r>
    </w:p>
    <w:p w:rsidR="00645C55" w:rsidRPr="00B346D1" w:rsidRDefault="00645C55" w:rsidP="00B346D1">
      <w:r w:rsidRPr="00B346D1">
        <w:t>248.</w:t>
      </w:r>
    </w:p>
    <w:p w:rsidR="00645C55" w:rsidRPr="00B346D1" w:rsidRDefault="00645C55" w:rsidP="00B346D1">
      <w:r w:rsidRPr="00B346D1">
        <w:t>Кадом намуди вирусҳоро кирмҳо меноманд?</w:t>
      </w:r>
    </w:p>
    <w:p w:rsidR="00645C55" w:rsidRPr="00B346D1" w:rsidRDefault="00645C55" w:rsidP="00B346D1">
      <w:r w:rsidRPr="00B346D1">
        <w:t>A) Вирусҳое, ки барои секторҳои дискҳои қаиш навишта шудаанд;) Вирусҳое, ки дар шабакаи компютерӣ шумораашон зиёд мешаванд;) Вирусҳое, ки дар макрозабонҳои барномасозӣ навишта шудаанд;) Вирусҳое, ки танҳо файлҳоро нест мекунанд;) Вирусҳое, ки танҳо барномаҳоро нест мекунанд;</w:t>
      </w:r>
    </w:p>
    <w:p w:rsidR="00645C55" w:rsidRPr="00B346D1" w:rsidRDefault="00645C55" w:rsidP="00B346D1">
      <w:r w:rsidRPr="00B346D1">
        <w:t>249.</w:t>
      </w:r>
    </w:p>
    <w:p w:rsidR="00645C55" w:rsidRPr="00B346D1" w:rsidRDefault="00645C55" w:rsidP="00B346D1">
      <w:r w:rsidRPr="00B346D1">
        <w:t>Намудҳои захираҳои иттилоотӣ?</w:t>
      </w:r>
    </w:p>
    <w:p w:rsidR="00645C55" w:rsidRPr="00B346D1" w:rsidRDefault="00645C55" w:rsidP="00B346D1">
      <w:r w:rsidRPr="00B346D1">
        <w:t>A) моддӣ, энергетикӣ;</w:t>
      </w:r>
    </w:p>
    <w:p w:rsidR="00645C55" w:rsidRPr="00B346D1" w:rsidRDefault="00645C55" w:rsidP="00B346D1">
      <w:r w:rsidRPr="00B346D1">
        <w:t>B) моддӣ, табиӣ, меҳнатӣ, молиявӣ, энергетикӣ;) молиявӣ, меҳнатӣ;) табиӣ, моддӣ;) энергетикӣ, техника;</w:t>
      </w:r>
    </w:p>
    <w:p w:rsidR="00645C55" w:rsidRPr="00B346D1" w:rsidRDefault="00645C55" w:rsidP="00B346D1">
      <w:r w:rsidRPr="00B346D1">
        <w:t>250.</w:t>
      </w:r>
    </w:p>
    <w:p w:rsidR="00645C55" w:rsidRPr="00B346D1" w:rsidRDefault="00645C55" w:rsidP="00B346D1">
      <w:r w:rsidRPr="00B346D1">
        <w:t>Таҳдидҳои иттилоотӣ?</w:t>
      </w:r>
    </w:p>
    <w:p w:rsidR="00645C55" w:rsidRPr="00B346D1" w:rsidRDefault="00645C55" w:rsidP="00B346D1">
      <w:r w:rsidRPr="00B346D1">
        <w:t>A) ғаразнок, тасодуфӣ;) хатогиҳо, нодурустиҳо;) дузди, фурушӣ;) хатогиҳои истифодабарандагон;) таъсирӣ ҷисми ба техника;</w:t>
      </w:r>
    </w:p>
    <w:p w:rsidR="00645C55" w:rsidRPr="00B346D1" w:rsidRDefault="00645C55" w:rsidP="00B346D1">
      <w:r w:rsidRPr="00B346D1">
        <w:t>251.</w:t>
      </w:r>
    </w:p>
    <w:p w:rsidR="00645C55" w:rsidRPr="00B346D1" w:rsidRDefault="00645C55" w:rsidP="00B346D1">
      <w:r w:rsidRPr="00B346D1">
        <w:t>Барномаи MS Publisher соли чанд ба истифода дода шуд?</w:t>
      </w:r>
    </w:p>
    <w:p w:rsidR="00645C55" w:rsidRPr="00B346D1" w:rsidRDefault="00645C55" w:rsidP="00B346D1">
      <w:r w:rsidRPr="00B346D1">
        <w:t>A) 1991;) 1992;) 1981;) 1990;) 1985;</w:t>
      </w:r>
    </w:p>
    <w:p w:rsidR="00645C55" w:rsidRPr="00B346D1" w:rsidRDefault="00645C55" w:rsidP="00B346D1">
      <w:r w:rsidRPr="00B346D1">
        <w:t>252.</w:t>
      </w:r>
    </w:p>
    <w:p w:rsidR="00645C55" w:rsidRPr="00B346D1" w:rsidRDefault="00645C55" w:rsidP="00B346D1">
      <w:r w:rsidRPr="00B346D1">
        <w:t>Монитор чист?</w:t>
      </w:r>
    </w:p>
    <w:p w:rsidR="00645C55" w:rsidRPr="00B346D1" w:rsidRDefault="00645C55" w:rsidP="00B346D1">
      <w:r w:rsidRPr="00B346D1">
        <w:t>A) дастгоҳҳест, ки барои осон намудани кори истифодабаранда хизмат мерасонад;) барои ба компютер ворид намудани информатсия ва инчунин идора намудани он хизмат менамояд;</w:t>
      </w:r>
    </w:p>
    <w:p w:rsidR="00645C55" w:rsidRPr="00B346D1" w:rsidRDefault="00645C55" w:rsidP="00B346D1">
      <w:r w:rsidRPr="00B346D1">
        <w:t>C) дастгоҳест барои тасвири аёнии додашудаҳо;) платаи асосии КФ мебошад;) микросхемаи асосии комптер, ки ҳамаи амалҳои арифметикӣ ва мантиқиро иҷро менамояд;</w:t>
      </w:r>
    </w:p>
    <w:p w:rsidR="00645C55" w:rsidRPr="00B346D1" w:rsidRDefault="00645C55" w:rsidP="00B346D1">
      <w:r w:rsidRPr="00B346D1">
        <w:t>253.</w:t>
      </w:r>
    </w:p>
    <w:p w:rsidR="00645C55" w:rsidRPr="00B346D1" w:rsidRDefault="00645C55" w:rsidP="00B346D1">
      <w:r w:rsidRPr="00B346D1">
        <w:t>Обычный режим ин?</w:t>
      </w:r>
    </w:p>
    <w:p w:rsidR="00645C55" w:rsidRPr="00B346D1" w:rsidRDefault="00645C55" w:rsidP="00B346D1">
      <w:r w:rsidRPr="00B346D1">
        <w:t>A) Дар ин маврид элементҳои ороиши саҳифаи чопӣ (калонтитулҳо, рақами саҳифа…) ҷой надорад. (Вид - обычный);) Дар ин маврид ҳамаи элементҳои ороиши саҳифа тасвир меёбад. (Вид- разметка страницы);) Барои ҳуҷҷатҳое, ки аз якчанд қисм ва бобҳо иборат аст, пешбинӣ шудааст. (Вид- структура);) Барои таёр намудани Web- саҳифаҳо, ки минбаъд дар интернет ҷойгир карда мешаванд, истифода мешавад. (Вид- Web документ);) Предварительный просмотр (барои ҳуҷҷатҳои чопӣ) ва предварительный просмотр Web- страницы (барои ҳуҷҷатҳои электронӣ);</w:t>
      </w:r>
    </w:p>
    <w:p w:rsidR="00645C55" w:rsidRPr="00B346D1" w:rsidRDefault="00645C55" w:rsidP="00B346D1">
      <w:r w:rsidRPr="00B346D1">
        <w:t>254.</w:t>
      </w:r>
    </w:p>
    <w:p w:rsidR="00645C55" w:rsidRPr="00B346D1" w:rsidRDefault="00645C55" w:rsidP="00B346D1">
      <w:r w:rsidRPr="00B346D1">
        <w:t>Разметка страницы ин?</w:t>
      </w:r>
    </w:p>
    <w:p w:rsidR="00645C55" w:rsidRPr="00B346D1" w:rsidRDefault="00645C55" w:rsidP="00B346D1">
      <w:r w:rsidRPr="00B346D1">
        <w:t>A) Дар ин маврид элементҳои ороиши саҳифаи чопӣ (калонтитулҳо, рақами саҳифа…) ҷой надорад. (Вид - обычный);</w:t>
      </w:r>
    </w:p>
    <w:p w:rsidR="00645C55" w:rsidRPr="00B346D1" w:rsidRDefault="00645C55" w:rsidP="00B346D1">
      <w:r w:rsidRPr="00B346D1">
        <w:t>B) Дар ин маврид ҳамаи элементҳои ороиши саҳифа тасвир меёбад. (Вид- разметка страницы);) Барои ҳуҷҷатҳое, ки аз якчанд қисм ва бобҳо иборат аст, пешбинӣ шудааст. (Вид- структура);) Барои таёр намудани Web- саҳифаҳо, ки минбаъд дар интернет ҷойгир карда мешаванд, истифода мешавад. (Вид- Web документ);) Предварительный просмотр (барои ҳуҷҷатҳои чопӣ) ва предварительный просмотр Web- страницы (барои ҳуҷҷатҳои электронӣ);</w:t>
      </w:r>
    </w:p>
    <w:p w:rsidR="00645C55" w:rsidRPr="00B346D1" w:rsidRDefault="00645C55" w:rsidP="00B346D1">
      <w:r w:rsidRPr="00B346D1">
        <w:t>255.</w:t>
      </w:r>
    </w:p>
    <w:p w:rsidR="00645C55" w:rsidRPr="00B346D1" w:rsidRDefault="00645C55" w:rsidP="00B346D1">
      <w:r w:rsidRPr="00B346D1">
        <w:t>Режим структуры ин?</w:t>
      </w:r>
    </w:p>
    <w:p w:rsidR="00645C55" w:rsidRPr="00B346D1" w:rsidRDefault="00645C55" w:rsidP="00B346D1">
      <w:r w:rsidRPr="00B346D1">
        <w:t>A) Дар ин маврид элементҳои ороиши саҳифаи чопӣ (калонтитулҳо, рақами саҳифа…) ҷой надорад. (Вид - обычный);) Дар ин маврид ҳамаи элементҳои ороиши саҳифа тасвир меёбад. (Вид- разметка страницы);</w:t>
      </w:r>
    </w:p>
    <w:p w:rsidR="00645C55" w:rsidRPr="00B346D1" w:rsidRDefault="00645C55" w:rsidP="00B346D1">
      <w:r w:rsidRPr="00B346D1">
        <w:t>C) Барои ҳуҷҷатҳое, ки аз якчанд қисм ва бобҳо иборат аст, пешбинӣ шудааст. (Вид- структура);) Барои таёр намудани Web- саҳифаҳо, ки минбаъд дар интернет ҷойгир карда мешаванд, истифода мешавад. (Вид- Web документ);) Предварительный просмотр (барои ҳуҷҷатҳои чопӣ) ва предварительный просмотр Web- страницы (барои ҳуҷҷатҳои электронӣ);</w:t>
      </w:r>
    </w:p>
    <w:p w:rsidR="00645C55" w:rsidRPr="00B346D1" w:rsidRDefault="00645C55" w:rsidP="00B346D1">
      <w:r w:rsidRPr="00B346D1">
        <w:t>256.</w:t>
      </w:r>
    </w:p>
    <w:p w:rsidR="00645C55" w:rsidRPr="00B346D1" w:rsidRDefault="00645C55" w:rsidP="00B346D1">
      <w:r w:rsidRPr="00B346D1">
        <w:t>Режим Web- документа ин?</w:t>
      </w:r>
    </w:p>
    <w:p w:rsidR="00645C55" w:rsidRPr="00B346D1" w:rsidRDefault="00645C55" w:rsidP="00B346D1">
      <w:r w:rsidRPr="00B346D1">
        <w:t>A) Дар ин маврид элементҳои ороиши саҳифаи чопӣ (калонтитулҳо, рақами саҳифа…) ҷой надорад. (Вид - обычный);) Дар ин маврид ҳамаи элементҳои ороиши саҳифа тасвир меёбад. (Вид- разметка страницы);) Барои ҳуҷҷатҳое, ки аз якчанд қисм ва бобҳо иборат аст, пешбинӣ шудааст. (Вид- структура);</w:t>
      </w:r>
    </w:p>
    <w:p w:rsidR="00645C55" w:rsidRPr="00B346D1" w:rsidRDefault="00645C55" w:rsidP="00B346D1">
      <w:r w:rsidRPr="00B346D1">
        <w:t>D) Барои таёр намудани Web- саҳифаҳо, ки минбаъд дар интернет ҷойгир карда мешаванд, истифода мешавад. (Вид- Web документ);) Предварительный просмотр (барои ҳуҷҷатҳои чопӣ) ва предварительный просмотр Web- страницы (барои ҳуҷҷатҳои электронӣ);</w:t>
      </w:r>
    </w:p>
    <w:p w:rsidR="00645C55" w:rsidRPr="00B346D1" w:rsidRDefault="00645C55" w:rsidP="00B346D1">
      <w:r w:rsidRPr="00B346D1">
        <w:t>257.</w:t>
      </w:r>
    </w:p>
    <w:p w:rsidR="00645C55" w:rsidRPr="00B346D1" w:rsidRDefault="00645C55" w:rsidP="00B346D1">
      <w:r w:rsidRPr="00B346D1">
        <w:t>Барномаи Outlook 2016 дорои чанд менюи кори мебошад?</w:t>
      </w:r>
    </w:p>
    <w:p w:rsidR="00645C55" w:rsidRPr="00B346D1" w:rsidRDefault="00645C55" w:rsidP="00B346D1">
      <w:r w:rsidRPr="00B346D1">
        <w:t>A) 8;) 10;) 7;</w:t>
      </w:r>
    </w:p>
    <w:p w:rsidR="00645C55" w:rsidRPr="00B346D1" w:rsidRDefault="00645C55" w:rsidP="00B346D1">
      <w:r w:rsidRPr="00B346D1">
        <w:t>D) 5;) 6;</w:t>
      </w:r>
    </w:p>
    <w:p w:rsidR="00645C55" w:rsidRPr="00B346D1" w:rsidRDefault="00645C55" w:rsidP="00B346D1">
      <w:r w:rsidRPr="00B346D1">
        <w:t>258.</w:t>
      </w:r>
    </w:p>
    <w:p w:rsidR="00645C55" w:rsidRPr="00B346D1" w:rsidRDefault="00645C55" w:rsidP="00B346D1">
      <w:r w:rsidRPr="00B346D1">
        <w:t>Роҳи дурусти дохилшавии барномаи Outlook-ро нишон диҳед?</w:t>
      </w:r>
    </w:p>
    <w:p w:rsidR="00645C55" w:rsidRPr="00B346D1" w:rsidRDefault="00645C55" w:rsidP="00B346D1">
      <w:r w:rsidRPr="00B346D1">
        <w:t>A) Пуск-&gt;панель управление-&gt;Outlook;</w:t>
      </w:r>
    </w:p>
    <w:p w:rsidR="00645C55" w:rsidRPr="00B346D1" w:rsidRDefault="00645C55" w:rsidP="00B346D1">
      <w:r w:rsidRPr="00B346D1">
        <w:t>B) Пуск-&gt;стандартный-&gt;Ms. Office-&gt;Outlook;</w:t>
      </w:r>
    </w:p>
    <w:p w:rsidR="00645C55" w:rsidRPr="00B346D1" w:rsidRDefault="00645C55" w:rsidP="00B346D1">
      <w:r w:rsidRPr="00B346D1">
        <w:t>C) Пуск-&gt;все программы-&gt;Microsoft Office-&gt;Outlook;</w:t>
      </w:r>
    </w:p>
    <w:p w:rsidR="00645C55" w:rsidRPr="00B346D1" w:rsidRDefault="00645C55" w:rsidP="00B346D1">
      <w:r w:rsidRPr="00B346D1">
        <w:t>D) Пуск-все программы-&gt;стандартный-&gt;Outlook;) Пуск-&gt;мой документы-&gt;Outlook;</w:t>
      </w:r>
    </w:p>
    <w:p w:rsidR="00645C55" w:rsidRPr="00B346D1" w:rsidRDefault="00645C55" w:rsidP="00B346D1">
      <w:r w:rsidRPr="00B346D1">
        <w:t>259.</w:t>
      </w:r>
    </w:p>
    <w:p w:rsidR="00645C55" w:rsidRPr="00B346D1" w:rsidRDefault="00645C55" w:rsidP="00B346D1">
      <w:r w:rsidRPr="00B346D1">
        <w:t xml:space="preserve">Агар қимати a дар катакчаи А2 қимати b дар катакчаи B2 ва қимати t дар катачаи С2 бошад, навишти дурусти </w:t>
      </w:r>
      <w:r>
        <w:fldChar w:fldCharType="begin"/>
      </w:r>
      <w:r>
        <w:fldChar w:fldCharType="end"/>
      </w:r>
      <w:r w:rsidRPr="00B346D1">
        <w:object w:dxaOrig="1440" w:dyaOrig="300">
          <v:shape id="_x0000_i1045" type="#_x0000_t75" style="width:92.4pt;height:19.2pt" o:ole="">
            <v:imagedata r:id="rId43" o:title=""/>
          </v:shape>
          <o:OLEObject Type="Embed" ProgID="Equation.3" ShapeID="_x0000_i1045" DrawAspect="Content" ObjectID="_1839653854" r:id="rId44"/>
        </w:object>
      </w:r>
      <w:r w:rsidRPr="00B346D1">
        <w:t xml:space="preserve"> -ро дар барномаи MS Excel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460" w:dyaOrig="300">
          <v:shape id="_x0000_i1046" type="#_x0000_t75" style="width:120.6pt;height:15pt" o:ole="">
            <v:imagedata r:id="rId45" o:title=""/>
          </v:shape>
          <o:OLEObject Type="Embed" ProgID="Equation.3" ShapeID="_x0000_i1046" DrawAspect="Content" ObjectID="_1839653855" r:id="rId46"/>
        </w:object>
      </w:r>
      <w:r w:rsidRPr="00B346D1">
        <w:t xml:space="preserve">;) </w:t>
      </w:r>
      <w:r w:rsidRPr="00B346D1">
        <w:object w:dxaOrig="2480" w:dyaOrig="300">
          <v:shape id="_x0000_i1047" type="#_x0000_t75" style="width:116.4pt;height:15pt" o:ole="">
            <v:imagedata r:id="rId47" o:title=""/>
          </v:shape>
          <o:OLEObject Type="Embed" ProgID="Equation.3" ShapeID="_x0000_i1047" DrawAspect="Content" ObjectID="_1839653856" r:id="rId48"/>
        </w:object>
      </w:r>
      <w:r w:rsidRPr="00B346D1">
        <w:t>;</w:t>
      </w:r>
    </w:p>
    <w:p w:rsidR="00645C55" w:rsidRPr="00B346D1" w:rsidRDefault="00645C55" w:rsidP="00B346D1">
      <w:r w:rsidRPr="00B346D1">
        <w:t xml:space="preserve">C) </w:t>
      </w:r>
      <w:r w:rsidRPr="00B346D1">
        <w:object w:dxaOrig="2420" w:dyaOrig="300">
          <v:shape id="_x0000_i1048" type="#_x0000_t75" style="width:117.6pt;height:15pt" o:ole="">
            <v:imagedata r:id="rId49" o:title=""/>
          </v:shape>
          <o:OLEObject Type="Embed" ProgID="Equation.3" ShapeID="_x0000_i1048" DrawAspect="Content" ObjectID="_1839653857" r:id="rId50"/>
        </w:object>
      </w:r>
      <w:r w:rsidRPr="00B346D1">
        <w:t xml:space="preserve">;) </w:t>
      </w:r>
      <w:r w:rsidRPr="00B346D1">
        <w:object w:dxaOrig="2439" w:dyaOrig="300">
          <v:shape id="_x0000_i1049" type="#_x0000_t75" style="width:118.2pt;height:15pt" o:ole="">
            <v:imagedata r:id="rId51" o:title=""/>
          </v:shape>
          <o:OLEObject Type="Embed" ProgID="Equation.3" ShapeID="_x0000_i1049" DrawAspect="Content" ObjectID="_1839653858" r:id="rId52"/>
        </w:object>
      </w:r>
      <w:r w:rsidRPr="00B346D1">
        <w:t xml:space="preserve">;) </w:t>
      </w:r>
      <w:r w:rsidRPr="00B346D1">
        <w:object w:dxaOrig="2360" w:dyaOrig="300">
          <v:shape id="_x0000_i1050" type="#_x0000_t75" style="width:117pt;height:15pt" o:ole="">
            <v:imagedata r:id="rId53" o:title=""/>
          </v:shape>
          <o:OLEObject Type="Embed" ProgID="Equation.3" ShapeID="_x0000_i1050" DrawAspect="Content" ObjectID="_1839653859" r:id="rId54"/>
        </w:object>
      </w:r>
      <w:r w:rsidRPr="00B346D1">
        <w:t>;</w:t>
      </w:r>
    </w:p>
    <w:p w:rsidR="00645C55" w:rsidRPr="00B346D1" w:rsidRDefault="00645C55" w:rsidP="00B346D1">
      <w:r w:rsidRPr="00B346D1">
        <w:t>260.</w:t>
      </w:r>
    </w:p>
    <w:p w:rsidR="00645C55" w:rsidRPr="00B346D1" w:rsidRDefault="00645C55" w:rsidP="00B346D1">
      <w:r w:rsidRPr="00B346D1">
        <w:t xml:space="preserve">Навишти дурусти </w:t>
      </w:r>
      <w:r w:rsidRPr="00B346D1">
        <w:object w:dxaOrig="1300" w:dyaOrig="660">
          <v:shape id="_x0000_i1051" type="#_x0000_t75" style="width:62.4pt;height:31.8pt" o:ole="">
            <v:imagedata r:id="rId55" o:title=""/>
          </v:shape>
          <o:OLEObject Type="Embed" ProgID="Equation.3" ShapeID="_x0000_i1051" DrawAspect="Content" ObjectID="_1839653860" r:id="rId56"/>
        </w:object>
      </w:r>
      <w:r w:rsidRPr="00B346D1">
        <w:t xml:space="preserve"> дар Microsoft Office Excel 2007?</w:t>
      </w:r>
    </w:p>
    <w:p w:rsidR="00645C55" w:rsidRPr="00B346D1" w:rsidRDefault="00645C55" w:rsidP="00B346D1">
      <w:r w:rsidRPr="00B346D1">
        <w:t xml:space="preserve">A) </w:t>
      </w:r>
      <w:r w:rsidRPr="00B346D1">
        <w:object w:dxaOrig="1960" w:dyaOrig="279">
          <v:shape id="_x0000_i1052" type="#_x0000_t75" style="width:94.2pt;height:13.8pt" o:ole="">
            <v:imagedata r:id="rId57" o:title=""/>
          </v:shape>
          <o:OLEObject Type="Embed" ProgID="Equation.3" ShapeID="_x0000_i1052" DrawAspect="Content" ObjectID="_1839653861" r:id="rId58"/>
        </w:object>
      </w:r>
      <w:r w:rsidRPr="00B346D1">
        <w:t xml:space="preserve">;) </w:t>
      </w:r>
      <w:r w:rsidRPr="00B346D1">
        <w:object w:dxaOrig="1560" w:dyaOrig="320">
          <v:shape id="_x0000_i1053" type="#_x0000_t75" style="width:75pt;height:16.2pt" o:ole="">
            <v:imagedata r:id="rId59" o:title=""/>
          </v:shape>
          <o:OLEObject Type="Embed" ProgID="Equation.3" ShapeID="_x0000_i1053" DrawAspect="Content" ObjectID="_1839653862" r:id="rId60"/>
        </w:object>
      </w:r>
      <w:r w:rsidRPr="00B346D1">
        <w:t>;</w:t>
      </w:r>
    </w:p>
    <w:p w:rsidR="00645C55" w:rsidRPr="00B346D1" w:rsidRDefault="00645C55" w:rsidP="00B346D1">
      <w:r w:rsidRPr="00B346D1">
        <w:t xml:space="preserve">C) </w:t>
      </w:r>
      <w:r w:rsidRPr="00B346D1">
        <w:object w:dxaOrig="2120" w:dyaOrig="320">
          <v:shape id="_x0000_i1054" type="#_x0000_t75" style="width:102pt;height:16.2pt" o:ole="">
            <v:imagedata r:id="rId61" o:title=""/>
          </v:shape>
          <o:OLEObject Type="Embed" ProgID="Equation.3" ShapeID="_x0000_i1054" DrawAspect="Content" ObjectID="_1839653863" r:id="rId62"/>
        </w:object>
      </w:r>
      <w:r w:rsidRPr="00B346D1">
        <w:t xml:space="preserve">;) </w:t>
      </w:r>
      <w:r w:rsidRPr="00B346D1">
        <w:object w:dxaOrig="900" w:dyaOrig="279">
          <v:shape id="_x0000_i1055" type="#_x0000_t75" style="width:45pt;height:13.8pt" o:ole="">
            <v:imagedata r:id="rId63" o:title=""/>
          </v:shape>
          <o:OLEObject Type="Embed" ProgID="Equation.3" ShapeID="_x0000_i1055" DrawAspect="Content" ObjectID="_1839653864" r:id="rId64"/>
        </w:object>
      </w:r>
      <w:r w:rsidRPr="00B346D1">
        <w:t xml:space="preserve">;) </w:t>
      </w:r>
      <w:r w:rsidRPr="00B346D1">
        <w:object w:dxaOrig="1420" w:dyaOrig="279">
          <v:shape id="_x0000_i1056" type="#_x0000_t75" style="width:69.6pt;height:13.8pt" o:ole="">
            <v:imagedata r:id="rId65" o:title=""/>
          </v:shape>
          <o:OLEObject Type="Embed" ProgID="Equation.3" ShapeID="_x0000_i1056" DrawAspect="Content" ObjectID="_1839653865" r:id="rId66"/>
        </w:object>
      </w:r>
      <w:r w:rsidRPr="00B346D1">
        <w:t>;</w:t>
      </w:r>
    </w:p>
    <w:p w:rsidR="00645C55" w:rsidRPr="00B346D1" w:rsidRDefault="00645C55" w:rsidP="00B346D1">
      <w:r w:rsidRPr="00B346D1">
        <w:t>261.</w:t>
      </w:r>
    </w:p>
    <w:p w:rsidR="00645C55" w:rsidRPr="00B346D1" w:rsidRDefault="00645C55" w:rsidP="00B346D1">
      <w:r w:rsidRPr="00B346D1">
        <w:t xml:space="preserve">Агар қимати v дар катакчаи А2 қимати m дар катакчаи B2 ва қимати n дар катачаи С2 башад, навишти дурусти </w:t>
      </w:r>
      <w:r w:rsidRPr="00B346D1">
        <w:object w:dxaOrig="1520" w:dyaOrig="440">
          <v:shape id="_x0000_i1057" type="#_x0000_t75" style="width:73.8pt;height:21pt" o:ole="">
            <v:imagedata r:id="rId67" o:title=""/>
          </v:shape>
          <o:OLEObject Type="Embed" ProgID="Equation.3" ShapeID="_x0000_i1057" DrawAspect="Content" ObjectID="_1839653866" r:id="rId68"/>
        </w:object>
      </w:r>
      <w:r w:rsidRPr="00B346D1">
        <w:t xml:space="preserve"> -ро дар барномаи Microsoft Excel 2007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220" w:dyaOrig="300">
          <v:shape id="_x0000_i1058" type="#_x0000_t75" style="width:106.8pt;height:15pt" o:ole="">
            <v:imagedata r:id="rId69" o:title=""/>
          </v:shape>
          <o:OLEObject Type="Embed" ProgID="Equation.3" ShapeID="_x0000_i1058" DrawAspect="Content" ObjectID="_1839653867" r:id="rId70"/>
        </w:object>
      </w:r>
      <w:r w:rsidRPr="00B346D1">
        <w:t xml:space="preserve">;) </w:t>
      </w:r>
      <w:r w:rsidRPr="00B346D1">
        <w:object w:dxaOrig="2220" w:dyaOrig="279">
          <v:shape id="_x0000_i1059" type="#_x0000_t75" style="width:106.8pt;height:13.2pt" o:ole="">
            <v:imagedata r:id="rId71" o:title=""/>
          </v:shape>
          <o:OLEObject Type="Embed" ProgID="Equation.3" ShapeID="_x0000_i1059" DrawAspect="Content" ObjectID="_1839653868" r:id="rId72"/>
        </w:object>
      </w:r>
      <w:r w:rsidRPr="00B346D1">
        <w:t xml:space="preserve">;) </w:t>
      </w:r>
      <w:r w:rsidRPr="00B346D1">
        <w:object w:dxaOrig="2240" w:dyaOrig="279">
          <v:shape id="_x0000_i1060" type="#_x0000_t75" style="width:104.4pt;height:13.2pt" o:ole="">
            <v:imagedata r:id="rId73" o:title=""/>
          </v:shape>
          <o:OLEObject Type="Embed" ProgID="Equation.3" ShapeID="_x0000_i1060" DrawAspect="Content" ObjectID="_1839653869" r:id="rId74"/>
        </w:object>
      </w:r>
      <w:r w:rsidRPr="00B346D1">
        <w:t xml:space="preserve">;) </w:t>
      </w:r>
      <w:r w:rsidRPr="00B346D1">
        <w:object w:dxaOrig="2600" w:dyaOrig="320">
          <v:shape id="_x0000_i1061" type="#_x0000_t75" style="width:124.8pt;height:16.8pt" o:ole="">
            <v:imagedata r:id="rId75" o:title=""/>
          </v:shape>
          <o:OLEObject Type="Embed" ProgID="Equation.3" ShapeID="_x0000_i1061" DrawAspect="Content" ObjectID="_1839653870" r:id="rId76"/>
        </w:object>
      </w:r>
      <w:r w:rsidRPr="00B346D1">
        <w:t xml:space="preserve">;) </w:t>
      </w:r>
      <w:r w:rsidRPr="00B346D1">
        <w:object w:dxaOrig="2320" w:dyaOrig="320">
          <v:shape id="_x0000_i1062" type="#_x0000_t75" style="width:112.8pt;height:16.2pt" o:ole="">
            <v:imagedata r:id="rId77" o:title=""/>
          </v:shape>
          <o:OLEObject Type="Embed" ProgID="Equation.3" ShapeID="_x0000_i1062" DrawAspect="Content" ObjectID="_1839653871" r:id="rId78"/>
        </w:object>
      </w:r>
      <w:r w:rsidRPr="00B346D1">
        <w:t>;</w:t>
      </w:r>
    </w:p>
    <w:p w:rsidR="00645C55" w:rsidRPr="00B346D1" w:rsidRDefault="00645C55" w:rsidP="00B346D1"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  <w:r w:rsidRPr="00B346D1">
        <w:pgNum/>
      </w:r>
    </w:p>
    <w:p w:rsidR="00645C55" w:rsidRPr="00B346D1" w:rsidRDefault="00645C55" w:rsidP="00B346D1">
      <w:r w:rsidRPr="00B346D1">
        <w:t>262.</w:t>
      </w:r>
    </w:p>
    <w:p w:rsidR="00645C55" w:rsidRPr="00B346D1" w:rsidRDefault="00645C55" w:rsidP="00B346D1">
      <w:r w:rsidRPr="00B346D1">
        <w:t xml:space="preserve">Агар қимати q дар катакчаи А2 қимати c дар катакчаи B2 ва қимати s дар катачаи С2 башад,навишти дурусти </w:t>
      </w:r>
      <w:r w:rsidRPr="00B346D1">
        <w:object w:dxaOrig="1380" w:dyaOrig="520">
          <v:shape id="_x0000_i1063" type="#_x0000_t75" style="width:81.6pt;height:30pt" o:ole="">
            <v:imagedata r:id="rId79" o:title=""/>
          </v:shape>
          <o:OLEObject Type="Embed" ProgID="Equation.3" ShapeID="_x0000_i1063" DrawAspect="Content" ObjectID="_1839653872" r:id="rId80"/>
        </w:object>
      </w:r>
      <w:r w:rsidRPr="00B346D1">
        <w:t xml:space="preserve"> -ро дар барномаи Microsoft Office Excel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200" w:dyaOrig="300">
          <v:shape id="_x0000_i1064" type="#_x0000_t75" style="width:106.8pt;height:15pt" o:ole="">
            <v:imagedata r:id="rId81" o:title=""/>
          </v:shape>
          <o:OLEObject Type="Embed" ProgID="Equation.3" ShapeID="_x0000_i1064" DrawAspect="Content" ObjectID="_1839653873" r:id="rId82"/>
        </w:object>
      </w:r>
      <w:r w:rsidRPr="00B346D1">
        <w:t xml:space="preserve">;) </w:t>
      </w:r>
      <w:r w:rsidRPr="00B346D1">
        <w:object w:dxaOrig="2120" w:dyaOrig="300">
          <v:shape id="_x0000_i1065" type="#_x0000_t75" style="width:102pt;height:15pt" o:ole="">
            <v:imagedata r:id="rId83" o:title=""/>
          </v:shape>
          <o:OLEObject Type="Embed" ProgID="Equation.3" ShapeID="_x0000_i1065" DrawAspect="Content" ObjectID="_1839653874" r:id="rId84"/>
        </w:object>
      </w:r>
      <w:r w:rsidRPr="00B346D1">
        <w:t xml:space="preserve">;) </w:t>
      </w:r>
      <w:r w:rsidRPr="00B346D1">
        <w:object w:dxaOrig="2220" w:dyaOrig="300">
          <v:shape id="_x0000_i1066" type="#_x0000_t75" style="width:106.8pt;height:15pt" o:ole="">
            <v:imagedata r:id="rId85" o:title=""/>
          </v:shape>
          <o:OLEObject Type="Embed" ProgID="Equation.3" ShapeID="_x0000_i1066" DrawAspect="Content" ObjectID="_1839653875" r:id="rId86"/>
        </w:object>
      </w:r>
      <w:r w:rsidRPr="00B346D1">
        <w:t xml:space="preserve">;) </w:t>
      </w:r>
      <w:r w:rsidRPr="00B346D1">
        <w:object w:dxaOrig="2160" w:dyaOrig="300">
          <v:shape id="_x0000_i1067" type="#_x0000_t75" style="width:108pt;height:15pt" o:ole="">
            <v:imagedata r:id="rId87" o:title=""/>
          </v:shape>
          <o:OLEObject Type="Embed" ProgID="Equation.3" ShapeID="_x0000_i1067" DrawAspect="Content" ObjectID="_1839653876" r:id="rId88"/>
        </w:object>
      </w:r>
      <w:r w:rsidRPr="00B346D1">
        <w:t xml:space="preserve">;) </w:t>
      </w:r>
      <w:r w:rsidRPr="00B346D1">
        <w:object w:dxaOrig="2180" w:dyaOrig="300">
          <v:shape id="_x0000_i1068" type="#_x0000_t75" style="width:106.8pt;height:15pt" o:ole="">
            <v:imagedata r:id="rId89" o:title=""/>
          </v:shape>
          <o:OLEObject Type="Embed" ProgID="Equation.3" ShapeID="_x0000_i1068" DrawAspect="Content" ObjectID="_1839653877" r:id="rId90"/>
        </w:object>
      </w:r>
      <w:r w:rsidRPr="00B346D1">
        <w:t>;</w:t>
      </w:r>
    </w:p>
    <w:p w:rsidR="00645C55" w:rsidRPr="00B346D1" w:rsidRDefault="00645C55" w:rsidP="00B346D1">
      <w:r w:rsidRPr="00B346D1">
        <w:t>263.</w:t>
      </w:r>
    </w:p>
    <w:p w:rsidR="00645C55" w:rsidRPr="00B346D1" w:rsidRDefault="00645C55" w:rsidP="00B346D1">
      <w:r w:rsidRPr="00B346D1">
        <w:t xml:space="preserve">Агар қимати a дар катакчаи А2 қимати b дар катакчаи B2 ва қимати i дар катачаи С2 башад,навишти дурусти </w:t>
      </w:r>
      <w:r w:rsidRPr="00B346D1">
        <w:object w:dxaOrig="1340" w:dyaOrig="340">
          <v:shape id="_x0000_i1069" type="#_x0000_t75" style="width:66.6pt;height:16.8pt" o:ole="">
            <v:imagedata r:id="rId91" o:title=""/>
          </v:shape>
          <o:OLEObject Type="Embed" ProgID="Equation.3" ShapeID="_x0000_i1069" DrawAspect="Content" ObjectID="_1839653878" r:id="rId92"/>
        </w:object>
      </w:r>
      <w:r w:rsidRPr="00B346D1">
        <w:t xml:space="preserve"> -ро дар барномаи Microsoft Excel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2520" w:dyaOrig="279">
          <v:shape id="_x0000_i1070" type="#_x0000_t75" style="width:122.4pt;height:13.2pt" o:ole="">
            <v:imagedata r:id="rId93" o:title=""/>
          </v:shape>
          <o:OLEObject Type="Embed" ProgID="Equation.3" ShapeID="_x0000_i1070" DrawAspect="Content" ObjectID="_1839653879" r:id="rId94"/>
        </w:object>
      </w:r>
      <w:r w:rsidRPr="00B346D1">
        <w:t xml:space="preserve">;) </w:t>
      </w:r>
      <w:r w:rsidRPr="00B346D1">
        <w:object w:dxaOrig="2400" w:dyaOrig="279">
          <v:shape id="_x0000_i1071" type="#_x0000_t75" style="width:117.6pt;height:13.2pt" o:ole="">
            <v:imagedata r:id="rId95" o:title=""/>
          </v:shape>
          <o:OLEObject Type="Embed" ProgID="Equation.3" ShapeID="_x0000_i1071" DrawAspect="Content" ObjectID="_1839653880" r:id="rId96"/>
        </w:object>
      </w:r>
      <w:r w:rsidRPr="00B346D1">
        <w:t xml:space="preserve">;) </w:t>
      </w:r>
      <w:r w:rsidRPr="00B346D1">
        <w:object w:dxaOrig="2400" w:dyaOrig="279">
          <v:shape id="_x0000_i1072" type="#_x0000_t75" style="width:117.6pt;height:13.2pt" o:ole="">
            <v:imagedata r:id="rId97" o:title=""/>
          </v:shape>
          <o:OLEObject Type="Embed" ProgID="Equation.3" ShapeID="_x0000_i1072" DrawAspect="Content" ObjectID="_1839653881" r:id="rId98"/>
        </w:object>
      </w:r>
      <w:r w:rsidRPr="00B346D1">
        <w:t xml:space="preserve">;) </w:t>
      </w:r>
      <w:r w:rsidRPr="00B346D1">
        <w:object w:dxaOrig="2540" w:dyaOrig="279">
          <v:shape id="_x0000_i1073" type="#_x0000_t75" style="width:120.6pt;height:13.2pt" o:ole="">
            <v:imagedata r:id="rId99" o:title=""/>
          </v:shape>
          <o:OLEObject Type="Embed" ProgID="Equation.3" ShapeID="_x0000_i1073" DrawAspect="Content" ObjectID="_1839653882" r:id="rId100"/>
        </w:object>
      </w:r>
      <w:r w:rsidRPr="00B346D1">
        <w:t xml:space="preserve">;) </w:t>
      </w:r>
      <w:r w:rsidRPr="00B346D1">
        <w:object w:dxaOrig="2480" w:dyaOrig="279">
          <v:shape id="_x0000_i1074" type="#_x0000_t75" style="width:116.4pt;height:13.2pt" o:ole="">
            <v:imagedata r:id="rId101" o:title=""/>
          </v:shape>
          <o:OLEObject Type="Embed" ProgID="Equation.3" ShapeID="_x0000_i1074" DrawAspect="Content" ObjectID="_1839653883" r:id="rId102"/>
        </w:object>
      </w:r>
      <w:r w:rsidRPr="00B346D1">
        <w:t>;</w:t>
      </w:r>
    </w:p>
    <w:p w:rsidR="00645C55" w:rsidRPr="00B346D1" w:rsidRDefault="00645C55" w:rsidP="00B346D1">
      <w:r w:rsidRPr="00B346D1">
        <w:t>264.</w:t>
      </w:r>
    </w:p>
    <w:p w:rsidR="00645C55" w:rsidRPr="00B346D1" w:rsidRDefault="00645C55" w:rsidP="00B346D1">
      <w:r w:rsidRPr="00B346D1">
        <w:t>Агар қимати a дар катакчаи А2 қимати b дар катакчаи B2 ва қимати x дар катачаи С2 бошад, навишти дурусти =</w:t>
      </w:r>
      <w:r w:rsidRPr="00B346D1">
        <w:object w:dxaOrig="2180" w:dyaOrig="300">
          <v:shape id="_x0000_i1075" type="#_x0000_t75" style="width:121.2pt;height:15.6pt" o:ole="">
            <v:imagedata r:id="rId103" o:title=""/>
          </v:shape>
          <o:OLEObject Type="Embed" ProgID="Equation.3" ShapeID="_x0000_i1075" DrawAspect="Content" ObjectID="_1839653884" r:id="rId104"/>
        </w:object>
      </w:r>
      <w:r>
        <w:fldChar w:fldCharType="begin"/>
      </w:r>
      <w:r>
        <w:fldChar w:fldCharType="end"/>
      </w:r>
      <w:r w:rsidRPr="00B346D1">
        <w:t xml:space="preserve"> -ро дар барномаи Microsoft Excel ёбед?</w:t>
      </w:r>
    </w:p>
    <w:p w:rsidR="00645C55" w:rsidRPr="00B346D1" w:rsidRDefault="00645C55" w:rsidP="00B346D1">
      <w:r w:rsidRPr="00B346D1">
        <w:t xml:space="preserve">A) </w:t>
      </w:r>
      <w:r w:rsidRPr="00B346D1">
        <w:object w:dxaOrig="3560" w:dyaOrig="300">
          <v:shape id="_x0000_i1076" type="#_x0000_t75" style="width:174.6pt;height:15pt" o:ole="">
            <v:imagedata r:id="rId105" o:title=""/>
          </v:shape>
          <o:OLEObject Type="Embed" ProgID="Equation.3" ShapeID="_x0000_i1076" DrawAspect="Content" ObjectID="_1839653885" r:id="rId106"/>
        </w:object>
      </w:r>
      <w:r w:rsidRPr="00B346D1">
        <w:t xml:space="preserve">;) </w:t>
      </w:r>
      <w:r w:rsidRPr="00B346D1">
        <w:object w:dxaOrig="3500" w:dyaOrig="300">
          <v:shape id="_x0000_i1077" type="#_x0000_t75" style="width:173.4pt;height:15pt" o:ole="">
            <v:imagedata r:id="rId107" o:title=""/>
          </v:shape>
          <o:OLEObject Type="Embed" ProgID="Equation.3" ShapeID="_x0000_i1077" DrawAspect="Content" ObjectID="_1839653886" r:id="rId108"/>
        </w:object>
      </w:r>
      <w:r w:rsidRPr="00B346D1">
        <w:t xml:space="preserve">;) </w:t>
      </w:r>
      <w:r w:rsidRPr="00B346D1">
        <w:object w:dxaOrig="3540" w:dyaOrig="300">
          <v:shape id="_x0000_i1078" type="#_x0000_t75" style="width:173.4pt;height:15pt" o:ole="">
            <v:imagedata r:id="rId109" o:title=""/>
          </v:shape>
          <o:OLEObject Type="Embed" ProgID="Equation.3" ShapeID="_x0000_i1078" DrawAspect="Content" ObjectID="_1839653887" r:id="rId110"/>
        </w:object>
      </w:r>
      <w:r w:rsidRPr="00B346D1">
        <w:t xml:space="preserve">;) </w:t>
      </w:r>
      <w:r w:rsidRPr="00B346D1">
        <w:object w:dxaOrig="3600" w:dyaOrig="300">
          <v:shape id="_x0000_i1079" type="#_x0000_t75" style="width:180pt;height:15pt" o:ole="">
            <v:imagedata r:id="rId111" o:title=""/>
          </v:shape>
          <o:OLEObject Type="Embed" ProgID="Equation.3" ShapeID="_x0000_i1079" DrawAspect="Content" ObjectID="_1839653888" r:id="rId112"/>
        </w:object>
      </w:r>
      <w:r w:rsidRPr="00B346D1">
        <w:t xml:space="preserve">;) </w:t>
      </w:r>
      <w:r w:rsidRPr="00B346D1">
        <w:object w:dxaOrig="3640" w:dyaOrig="300">
          <v:shape id="_x0000_i1080" type="#_x0000_t75" style="width:172.8pt;height:15pt" o:ole="">
            <v:imagedata r:id="rId113" o:title=""/>
          </v:shape>
          <o:OLEObject Type="Embed" ProgID="Equation.3" ShapeID="_x0000_i1080" DrawAspect="Content" ObjectID="_1839653889" r:id="rId114"/>
        </w:object>
      </w:r>
      <w:r w:rsidRPr="00B346D1">
        <w:t>;</w:t>
      </w:r>
    </w:p>
    <w:p w:rsidR="00645C55" w:rsidRPr="00B346D1" w:rsidRDefault="00645C55" w:rsidP="00B346D1">
      <w:r w:rsidRPr="00B346D1">
        <w:t>265.</w:t>
      </w:r>
    </w:p>
    <w:p w:rsidR="00645C55" w:rsidRPr="00B346D1" w:rsidRDefault="00645C55" w:rsidP="00B346D1">
      <w:r w:rsidRPr="00B346D1">
        <w:t>Информатика илмест, ки……. ?</w:t>
      </w:r>
    </w:p>
    <w:p w:rsidR="00645C55" w:rsidRPr="00B346D1" w:rsidRDefault="00645C55" w:rsidP="00B346D1">
      <w:r w:rsidRPr="00B346D1">
        <w:t>A) доир ба хосиятҳои иттилоот ва қонунҳои равандҳои иттилоотӣ баҳс менамояд;) доир ба шаклҳои экрани, дархостҳо, ҳисобот, ҳифзи пойгоҳи додаҳо;) доир ба модда, энергия, иттилоот;) доир ба иттилоот, захираҳои иттилоотӣ;) доир ба дархостҳо, ҳисобот;</w:t>
      </w:r>
    </w:p>
    <w:p w:rsidR="00645C55" w:rsidRPr="00B346D1" w:rsidRDefault="00645C55" w:rsidP="00B346D1">
      <w:r w:rsidRPr="00B346D1">
        <w:t>266.</w:t>
      </w:r>
    </w:p>
    <w:p w:rsidR="00645C55" w:rsidRPr="00B346D1" w:rsidRDefault="00645C55" w:rsidP="00B346D1">
      <w:r w:rsidRPr="00B346D1">
        <w:t>Инсон иттилоотро бо кадом тарзҳо ба ҳамдигар мерасонанд?</w:t>
      </w:r>
    </w:p>
    <w:p w:rsidR="00645C55" w:rsidRPr="00B346D1" w:rsidRDefault="00645C55" w:rsidP="00B346D1">
      <w:r w:rsidRPr="00B346D1">
        <w:t>A) шифоҳиву хаттӣ, имову, ишора ва аломатҳо;) шаклҳои экрани, шаклҳои радиои;) қабулкунӣ, ғункунӣ, шифоҳи;) технологияҳои иттилотиву иртиботӣ;) фаъолиятӣ зеҳнӣ;</w:t>
      </w:r>
    </w:p>
    <w:p w:rsidR="00645C55" w:rsidRPr="00B346D1" w:rsidRDefault="00645C55" w:rsidP="00B346D1">
      <w:r w:rsidRPr="00B346D1">
        <w:t>267.</w:t>
      </w:r>
    </w:p>
    <w:p w:rsidR="00645C55" w:rsidRPr="00B346D1" w:rsidRDefault="00645C55" w:rsidP="00B346D1">
      <w:r w:rsidRPr="00B346D1">
        <w:t>Инсон иттилоотро аз куҷо пайдо мекунад?</w:t>
      </w:r>
    </w:p>
    <w:p w:rsidR="00645C55" w:rsidRPr="00B346D1" w:rsidRDefault="00645C55" w:rsidP="00B346D1">
      <w:r w:rsidRPr="00B346D1">
        <w:t>A) аз китобҳои таълимию илмӣ, рӯзномаю маҷаллаҳо, намоишҳои телевизиониву филмномаҳо ва муҳити атрофии худ;) аз филмномаҳо;) аз компютерҳо;</w:t>
      </w:r>
    </w:p>
    <w:p w:rsidR="00645C55" w:rsidRPr="00B346D1" w:rsidRDefault="00645C55" w:rsidP="00B346D1">
      <w:r w:rsidRPr="00B346D1">
        <w:t>D) аз одамон;) аз донишгоҳҳо;</w:t>
      </w:r>
    </w:p>
    <w:p w:rsidR="00645C55" w:rsidRPr="00B346D1" w:rsidRDefault="00645C55" w:rsidP="00B346D1">
      <w:r w:rsidRPr="00B346D1">
        <w:t>268.</w:t>
      </w:r>
    </w:p>
    <w:p w:rsidR="00645C55" w:rsidRPr="00B346D1" w:rsidRDefault="00645C55" w:rsidP="00B346D1">
      <w:r w:rsidRPr="00B346D1">
        <w:t>Иттилоот- маълумот дар бораи…….?</w:t>
      </w:r>
    </w:p>
    <w:p w:rsidR="00645C55" w:rsidRPr="00B346D1" w:rsidRDefault="00645C55" w:rsidP="00B346D1">
      <w:r w:rsidRPr="00B346D1">
        <w:t>A) ягон ҳодиса, ашё, шахс, руйдод ва муҳити атроф;) ягон инсон;) ягон ҳодиса;) муҳити атрофии дигарон;) ягон дархостҳо, ҳисобот;</w:t>
      </w:r>
    </w:p>
    <w:p w:rsidR="00645C55" w:rsidRPr="00B346D1" w:rsidRDefault="00645C55" w:rsidP="00B346D1">
      <w:r w:rsidRPr="00B346D1">
        <w:t>269.</w:t>
      </w:r>
    </w:p>
    <w:p w:rsidR="00645C55" w:rsidRPr="00B346D1" w:rsidRDefault="00645C55" w:rsidP="00B346D1">
      <w:r w:rsidRPr="00B346D1">
        <w:t>Хосиятҳои иттилоот кадомҳоянд?</w:t>
      </w:r>
    </w:p>
    <w:p w:rsidR="00645C55" w:rsidRPr="00B346D1" w:rsidRDefault="00645C55" w:rsidP="00B346D1">
      <w:r w:rsidRPr="00B346D1">
        <w:t>A) саҳеҳ, мукаммал, муҳим, рӯзмарра, возеҳ, аниқ;) дастрас, кӯтоҳ;) фаҳмо, аён;) замонавӣ, актуалӣ;) пурра, нопурра;</w:t>
      </w:r>
    </w:p>
    <w:p w:rsidR="00645C55" w:rsidRPr="00B346D1" w:rsidRDefault="00645C55" w:rsidP="00B346D1">
      <w:r w:rsidRPr="00B346D1">
        <w:t>270.</w:t>
      </w:r>
    </w:p>
    <w:p w:rsidR="00645C55" w:rsidRPr="00B346D1" w:rsidRDefault="00645C55" w:rsidP="00B346D1">
      <w:r w:rsidRPr="00B346D1">
        <w:t>Чанд намуди хосиятҳои иттилоот мавҷуд аст?</w:t>
      </w:r>
    </w:p>
    <w:p w:rsidR="00645C55" w:rsidRPr="00B346D1" w:rsidRDefault="00645C55" w:rsidP="00B346D1">
      <w:r w:rsidRPr="00B346D1">
        <w:t>A) 6;) 5;) 4;) 3;) 2;</w:t>
      </w:r>
    </w:p>
    <w:p w:rsidR="00645C55" w:rsidRPr="00B346D1" w:rsidRDefault="00645C55" w:rsidP="00B346D1">
      <w:r w:rsidRPr="00B346D1">
        <w:t>271.</w:t>
      </w:r>
    </w:p>
    <w:p w:rsidR="00645C55" w:rsidRPr="00B346D1" w:rsidRDefault="00645C55" w:rsidP="00B346D1">
      <w:r w:rsidRPr="00B346D1">
        <w:t>Иттилооти “саҳеҳ”?</w:t>
      </w:r>
    </w:p>
    <w:p w:rsidR="00645C55" w:rsidRPr="00B346D1" w:rsidRDefault="00645C55" w:rsidP="00B346D1">
      <w:r w:rsidRPr="00B346D1">
        <w:t>A) иттилоот саҳеҳ ҳисобида мешавад, агар вай вазъи аслро дуруст тасвир намояд;) иттилоот саҳеҳ ҳисобида мешавад, агар вай барандаи моддиро тасвир намояд;) иттилоот саҳеҳ ҳисобида мешавад, агар вай бетағйир монад;) иттилоот саҳеҳ ҳисобида мешавад, агар вай дар ҷойи қабли боқи монад;) иттилоот саҳеҳ ҳисобида мешавад, агар вайро ирсол дода шавад;</w:t>
      </w:r>
    </w:p>
    <w:p w:rsidR="00645C55" w:rsidRPr="00B346D1" w:rsidRDefault="00645C55" w:rsidP="00B346D1">
      <w:r w:rsidRPr="00B346D1">
        <w:t>272.</w:t>
      </w:r>
    </w:p>
    <w:p w:rsidR="00645C55" w:rsidRPr="00B346D1" w:rsidRDefault="00645C55" w:rsidP="00B346D1">
      <w:r w:rsidRPr="00B346D1">
        <w:t>Кадом равзанаро равзанаи муколамавӣ меноманд?</w:t>
      </w:r>
    </w:p>
    <w:p w:rsidR="00645C55" w:rsidRPr="00B346D1" w:rsidRDefault="00645C55" w:rsidP="00B346D1">
      <w:r w:rsidRPr="00B346D1">
        <w:t>A) дар онҳо файлҳо ва папкаҳо нигоҳ дошта мешавад ва кор бо ин объектҳо карда мешавад, тасвир менамояд;) дар чунин равзана ахборҳои огоҳкунанда бароварда мешавад;</w:t>
      </w:r>
    </w:p>
    <w:p w:rsidR="00645C55" w:rsidRPr="00B346D1" w:rsidRDefault="00645C55" w:rsidP="00B346D1">
      <w:r w:rsidRPr="00B346D1">
        <w:t>C) равзанае, ки дар вақти интихоби фармонҳо кушода шуда бо пешниҳоди шартҳо, фармонҳо иҷро мегардад;) равзанаи папкаро меноманд;) барои кор бо барномаҳо пешбинӣ шудааст;</w:t>
      </w:r>
    </w:p>
    <w:p w:rsidR="00645C55" w:rsidRPr="00B346D1" w:rsidRDefault="00645C55" w:rsidP="00B346D1">
      <w:r w:rsidRPr="00B346D1">
        <w:t>273.</w:t>
      </w:r>
    </w:p>
    <w:p w:rsidR="00645C55" w:rsidRPr="00B346D1" w:rsidRDefault="00645C55" w:rsidP="00B346D1">
      <w:r w:rsidRPr="00B346D1">
        <w:t>Кадом номгуи майдонҳо дар сохтори ПД вуҷуд дорад?</w:t>
      </w:r>
    </w:p>
    <w:p w:rsidR="00645C55" w:rsidRPr="00B346D1" w:rsidRDefault="00645C55" w:rsidP="00B346D1">
      <w:r w:rsidRPr="00B346D1">
        <w:t>A) Майдонҳои «Имя поля, тип данных, размер поля»;</w:t>
      </w:r>
    </w:p>
    <w:p w:rsidR="00645C55" w:rsidRPr="00B346D1" w:rsidRDefault="00645C55" w:rsidP="00B346D1">
      <w:r w:rsidRPr="00B346D1">
        <w:t>B) Майдонҳои «Имя поля, тип данных, описание»;</w:t>
      </w:r>
    </w:p>
    <w:p w:rsidR="00645C55" w:rsidRPr="00B346D1" w:rsidRDefault="00645C55" w:rsidP="00B346D1">
      <w:r w:rsidRPr="00B346D1">
        <w:t>C) Майдонҳои «Имя поля, тип данных, формат»;</w:t>
      </w:r>
    </w:p>
    <w:p w:rsidR="00645C55" w:rsidRPr="00B346D1" w:rsidRDefault="00645C55" w:rsidP="00B346D1">
      <w:r w:rsidRPr="00B346D1">
        <w:t>D) Майдонҳои «Имя поля, тип данных, общие»;</w:t>
      </w:r>
    </w:p>
    <w:p w:rsidR="00645C55" w:rsidRPr="00B346D1" w:rsidRDefault="00645C55" w:rsidP="00B346D1">
      <w:r w:rsidRPr="00B346D1">
        <w:t>E) Майдонҳои «Имя поля, тип данных, свойства»;</w:t>
      </w:r>
    </w:p>
    <w:p w:rsidR="00645C55" w:rsidRPr="00B346D1" w:rsidRDefault="00645C55" w:rsidP="00B346D1">
      <w:r w:rsidRPr="00B346D1">
        <w:t>274.</w:t>
      </w:r>
    </w:p>
    <w:p w:rsidR="00645C55" w:rsidRPr="00B346D1" w:rsidRDefault="00645C55" w:rsidP="00B346D1">
      <w:r w:rsidRPr="00B346D1">
        <w:t>Коди барномаи системаи амалиётии Windows-ро дидан мумкин аст ё не?</w:t>
      </w:r>
    </w:p>
    <w:p w:rsidR="00645C55" w:rsidRPr="00B346D1" w:rsidRDefault="00645C55" w:rsidP="00B346D1">
      <w:r w:rsidRPr="00B346D1">
        <w:t>A) ҳа;</w:t>
      </w:r>
    </w:p>
    <w:p w:rsidR="00645C55" w:rsidRPr="00B346D1" w:rsidRDefault="00645C55" w:rsidP="00B346D1">
      <w:r w:rsidRPr="00B346D1">
        <w:t>B) не;) фақат дар MS WORD;) дар баъзе ҳолатҳо;) дар MS EXCEL;</w:t>
      </w:r>
    </w:p>
    <w:p w:rsidR="00645C55" w:rsidRPr="00B346D1" w:rsidRDefault="00645C55" w:rsidP="00B346D1">
      <w:r w:rsidRPr="00B346D1">
        <w:t>275.</w:t>
      </w:r>
    </w:p>
    <w:p w:rsidR="00645C55" w:rsidRPr="00B346D1" w:rsidRDefault="00645C55" w:rsidP="00B346D1">
      <w:r w:rsidRPr="00B346D1">
        <w:t>Менюи «Данные» мансуби кадом барномаи Office мебошад?</w:t>
      </w:r>
    </w:p>
    <w:p w:rsidR="00645C55" w:rsidRPr="00B346D1" w:rsidRDefault="00645C55" w:rsidP="00B346D1">
      <w:r w:rsidRPr="00B346D1">
        <w:t>A) барномаи Access;) барномаи Word;</w:t>
      </w:r>
    </w:p>
    <w:p w:rsidR="00645C55" w:rsidRPr="00B346D1" w:rsidRDefault="00645C55" w:rsidP="00B346D1">
      <w:r w:rsidRPr="00B346D1">
        <w:t>C) барномаи Excel;) барномаи Pint;</w:t>
      </w:r>
    </w:p>
    <w:p w:rsidR="00645C55" w:rsidRPr="00B346D1" w:rsidRDefault="00645C55" w:rsidP="00B346D1">
      <w:r w:rsidRPr="00B346D1">
        <w:t>E) барномаи OLE;</w:t>
      </w:r>
    </w:p>
    <w:p w:rsidR="00645C55" w:rsidRPr="00B346D1" w:rsidRDefault="00645C55" w:rsidP="00B346D1">
      <w:r w:rsidRPr="00B346D1">
        <w:t>276.</w:t>
      </w:r>
    </w:p>
    <w:p w:rsidR="00645C55" w:rsidRPr="00B346D1" w:rsidRDefault="00645C55" w:rsidP="00B346D1">
      <w:r w:rsidRPr="00B346D1">
        <w:t>Кадом аз ин навъхои овардашуда дар Access нест?</w:t>
      </w:r>
    </w:p>
    <w:p w:rsidR="00645C55" w:rsidRPr="00B346D1" w:rsidRDefault="00645C55" w:rsidP="00B346D1">
      <w:r w:rsidRPr="00B346D1">
        <w:t>A) Знаковый;</w:t>
      </w:r>
    </w:p>
    <w:p w:rsidR="00645C55" w:rsidRPr="00B346D1" w:rsidRDefault="00645C55" w:rsidP="00B346D1">
      <w:r w:rsidRPr="00B346D1">
        <w:t>B) Логический;</w:t>
      </w:r>
    </w:p>
    <w:p w:rsidR="00645C55" w:rsidRPr="00B346D1" w:rsidRDefault="00645C55" w:rsidP="00B346D1">
      <w:r w:rsidRPr="00B346D1">
        <w:t>C) Длиние текст;</w:t>
      </w:r>
    </w:p>
    <w:p w:rsidR="00645C55" w:rsidRPr="00B346D1" w:rsidRDefault="00645C55" w:rsidP="00B346D1">
      <w:r w:rsidRPr="00B346D1">
        <w:t>D) Короткие текст;</w:t>
      </w:r>
    </w:p>
    <w:p w:rsidR="00645C55" w:rsidRPr="00B346D1" w:rsidRDefault="00645C55" w:rsidP="00B346D1">
      <w:r w:rsidRPr="00B346D1">
        <w:t>E) Числовой;</w:t>
      </w:r>
    </w:p>
    <w:p w:rsidR="00645C55" w:rsidRPr="00B346D1" w:rsidRDefault="00645C55" w:rsidP="00B346D1">
      <w:r w:rsidRPr="00B346D1">
        <w:t>277.</w:t>
      </w:r>
    </w:p>
    <w:p w:rsidR="00645C55" w:rsidRPr="00B346D1" w:rsidRDefault="00645C55" w:rsidP="00B346D1">
      <w:r w:rsidRPr="00B346D1">
        <w:t>Чанд намуди хосиятҳои иттилоот мавҷуд аст?</w:t>
      </w:r>
    </w:p>
    <w:p w:rsidR="00645C55" w:rsidRPr="00B346D1" w:rsidRDefault="00645C55" w:rsidP="00B346D1">
      <w:r w:rsidRPr="00B346D1">
        <w:t>A) шаш;) панҷ;) чор;</w:t>
      </w:r>
    </w:p>
    <w:p w:rsidR="00645C55" w:rsidRPr="00B346D1" w:rsidRDefault="00645C55" w:rsidP="00B346D1">
      <w:r w:rsidRPr="00B346D1">
        <w:t>D) се;) даҳ;</w:t>
      </w:r>
    </w:p>
    <w:p w:rsidR="00645C55" w:rsidRPr="00B346D1" w:rsidRDefault="00645C55" w:rsidP="00B346D1">
      <w:r w:rsidRPr="00B346D1">
        <w:t>278.</w:t>
      </w:r>
    </w:p>
    <w:p w:rsidR="00645C55" w:rsidRPr="00B346D1" w:rsidRDefault="00645C55" w:rsidP="00B346D1">
      <w:r w:rsidRPr="00B346D1">
        <w:t>Дар кадом ҷавоб Дархост «Запрос» дуруст таъриф шудааст?</w:t>
      </w:r>
    </w:p>
    <w:p w:rsidR="00645C55" w:rsidRPr="00B346D1" w:rsidRDefault="00645C55" w:rsidP="00B346D1">
      <w:r w:rsidRPr="00B346D1">
        <w:t>A) сохтори ПД-ро коркард мекунад;</w:t>
      </w:r>
    </w:p>
    <w:p w:rsidR="00645C55" w:rsidRPr="00B346D1" w:rsidRDefault="00645C55" w:rsidP="00B346D1">
      <w:r w:rsidRPr="00B346D1">
        <w:t>B) дархост як объекти пойгоҳи додахо мебошад, ки имконият медиҳад маълумотҳои дар пойгоҳи додаҳо буда аз руи шартҳои пешниҳодшуда, ҷустуҷу ва хориҷ шаванд;</w:t>
      </w:r>
    </w:p>
    <w:p w:rsidR="00645C55" w:rsidRPr="00B346D1" w:rsidRDefault="00645C55" w:rsidP="00B346D1">
      <w:r w:rsidRPr="00B346D1">
        <w:t>C) дархост як объекти пойгоҳи додахо мебошад, ки дар он додаҳо дар намуди ҷадвал омадаанд;</w:t>
      </w:r>
    </w:p>
    <w:p w:rsidR="00645C55" w:rsidRPr="00B346D1" w:rsidRDefault="00645C55" w:rsidP="00B346D1">
      <w:r w:rsidRPr="00B346D1">
        <w:t>D) дархост як объекти пойгоҳи додаҳо мебошад, барои воридкунии додаҳо пешбини шудааст;) дархост як объекти пойгоҳи додахо мебошад, ки маълумотҳои дар пойгоҳи додаҳо бударо хорич мекунад;</w:t>
      </w:r>
    </w:p>
    <w:p w:rsidR="00645C55" w:rsidRPr="00B346D1" w:rsidRDefault="00645C55" w:rsidP="00B346D1">
      <w:r w:rsidRPr="00B346D1">
        <w:t>279.</w:t>
      </w:r>
    </w:p>
    <w:p w:rsidR="00645C55" w:rsidRPr="00B346D1" w:rsidRDefault="00645C55" w:rsidP="00B346D1">
      <w:r w:rsidRPr="00B346D1">
        <w:t>Карзина(сабат) чанд фоизи диски дуруштро дарбар мегирад?</w:t>
      </w:r>
    </w:p>
    <w:p w:rsidR="00645C55" w:rsidRPr="00B346D1" w:rsidRDefault="00645C55" w:rsidP="00B346D1">
      <w:r w:rsidRPr="00B346D1">
        <w:t>A) 18;</w:t>
      </w:r>
    </w:p>
    <w:p w:rsidR="00645C55" w:rsidRPr="00B346D1" w:rsidRDefault="00645C55" w:rsidP="00B346D1">
      <w:r w:rsidRPr="00B346D1">
        <w:t>B) 25;</w:t>
      </w:r>
      <w:r w:rsidRPr="00B346D1">
        <w:tab/>
      </w:r>
    </w:p>
    <w:p w:rsidR="00645C55" w:rsidRPr="00B346D1" w:rsidRDefault="00645C55" w:rsidP="00B346D1">
      <w:r w:rsidRPr="00B346D1">
        <w:t>C) 15;</w:t>
      </w:r>
    </w:p>
    <w:p w:rsidR="00645C55" w:rsidRPr="00B346D1" w:rsidRDefault="00645C55" w:rsidP="00B346D1">
      <w:r w:rsidRPr="00B346D1">
        <w:t>D) 12;) аз 3 як хисса;</w:t>
      </w:r>
    </w:p>
    <w:p w:rsidR="00645C55" w:rsidRPr="00B346D1" w:rsidRDefault="00645C55" w:rsidP="00B346D1">
      <w:r w:rsidRPr="00B346D1">
        <w:t>280.</w:t>
      </w:r>
    </w:p>
    <w:p w:rsidR="00645C55" w:rsidRPr="00B346D1" w:rsidRDefault="00645C55" w:rsidP="00B346D1">
      <w:r w:rsidRPr="00B346D1">
        <w:t>Диаграмма дар барномаи Excel чист?</w:t>
      </w:r>
    </w:p>
    <w:p w:rsidR="00645C55" w:rsidRPr="00B346D1" w:rsidRDefault="00645C55" w:rsidP="00B346D1">
      <w:r w:rsidRPr="00B346D1">
        <w:t>A) сатри интихобшуда;</w:t>
      </w:r>
    </w:p>
    <w:p w:rsidR="00645C55" w:rsidRPr="00B346D1" w:rsidRDefault="00645C55" w:rsidP="00B346D1">
      <w:r w:rsidRPr="00B346D1">
        <w:t>B) тасвири графики ададхо;) сутуни интихоби;) ячейкаи интихобшуда;) ба тартиб ории адад;</w:t>
      </w:r>
    </w:p>
    <w:p w:rsidR="00645C55" w:rsidRPr="00B346D1" w:rsidRDefault="00645C55" w:rsidP="00B346D1">
      <w:r w:rsidRPr="00B346D1">
        <w:t>281.</w:t>
      </w:r>
    </w:p>
    <w:p w:rsidR="00645C55" w:rsidRPr="00B346D1" w:rsidRDefault="00645C55" w:rsidP="00B346D1">
      <w:r w:rsidRPr="00B346D1">
        <w:t>Системаи оператсионӣ?</w:t>
      </w:r>
    </w:p>
    <w:p w:rsidR="00645C55" w:rsidRPr="00B346D1" w:rsidRDefault="00645C55" w:rsidP="00B346D1">
      <w:r w:rsidRPr="00B346D1">
        <w:t>A) маҷмӯи барномаҳоест, ки раванди коркарди додашудаҳо ва робитаи миёнаи истифодабарандаю компютерро идора менамояд;) системаҳои барномасозӣ;) додашудаҳо ва компютер;) барномаҳои корӣ;) системаҳои назоратӣ ва диагностикӣ;</w:t>
      </w:r>
    </w:p>
    <w:p w:rsidR="00645C55" w:rsidRPr="00B346D1" w:rsidRDefault="00645C55" w:rsidP="00B346D1">
      <w:r w:rsidRPr="00B346D1">
        <w:t>282.</w:t>
      </w:r>
    </w:p>
    <w:p w:rsidR="00645C55" w:rsidRPr="00B346D1" w:rsidRDefault="00645C55" w:rsidP="00B346D1">
      <w:r w:rsidRPr="00B346D1">
        <w:t>Дар ҷадвали электронии Excel функсияи Если кадом амалро иҷро мекунад?</w:t>
      </w:r>
    </w:p>
    <w:p w:rsidR="00645C55" w:rsidRPr="00B346D1" w:rsidRDefault="00645C55" w:rsidP="00B346D1">
      <w:r w:rsidRPr="00B346D1">
        <w:t>A) масъалаҳои иқтисодиро ҳал мекунад;</w:t>
      </w:r>
    </w:p>
    <w:p w:rsidR="00645C55" w:rsidRPr="00B346D1" w:rsidRDefault="00645C55" w:rsidP="00B346D1">
      <w:r w:rsidRPr="00B346D1">
        <w:t>B) мисолу масъалаҳое, ки дар онҳо ягон шарт дода шудааст, бо воситаи Если ҳисоб карда мешаванд;) барои ҳисоб намудани мисолҳои даври;) мисолу масъалаҳое, ки дар онҳо ягон шарт дода шудааст, бо воситаи Если ҳисоб карда намешаванд;) катакчаҳоро ҷобаҷо мекунад;</w:t>
      </w:r>
    </w:p>
    <w:p w:rsidR="00645C55" w:rsidRPr="00B346D1" w:rsidRDefault="00645C55" w:rsidP="00B346D1">
      <w:r w:rsidRPr="00B346D1">
        <w:t>283.</w:t>
      </w:r>
    </w:p>
    <w:p w:rsidR="00645C55" w:rsidRPr="00B346D1" w:rsidRDefault="00645C55" w:rsidP="00B346D1">
      <w:r w:rsidRPr="00B346D1">
        <w:t>Агар қимати майдон шартҳои мантиқи бошад, кадом навъро бояд интихоб кунем?</w:t>
      </w:r>
    </w:p>
    <w:p w:rsidR="00645C55" w:rsidRPr="00B346D1" w:rsidRDefault="00645C55" w:rsidP="00B346D1">
      <w:r w:rsidRPr="00B346D1">
        <w:t>A) навъи «денежный»;</w:t>
      </w:r>
    </w:p>
    <w:p w:rsidR="00645C55" w:rsidRPr="00B346D1" w:rsidRDefault="00645C55" w:rsidP="00B346D1">
      <w:r w:rsidRPr="00B346D1">
        <w:t>B) навъи «гиперссылка»;</w:t>
      </w:r>
    </w:p>
    <w:p w:rsidR="00645C55" w:rsidRPr="00B346D1" w:rsidRDefault="00645C55" w:rsidP="00B346D1">
      <w:r w:rsidRPr="00B346D1">
        <w:t>C) навъи «числовой»;</w:t>
      </w:r>
    </w:p>
    <w:p w:rsidR="00645C55" w:rsidRPr="00B346D1" w:rsidRDefault="00645C55" w:rsidP="00B346D1">
      <w:r w:rsidRPr="00B346D1">
        <w:t>D) навъи «логический»;</w:t>
      </w:r>
    </w:p>
    <w:p w:rsidR="00645C55" w:rsidRPr="00B346D1" w:rsidRDefault="00645C55" w:rsidP="00B346D1">
      <w:r w:rsidRPr="00B346D1">
        <w:t>E) навъи «короткий текст»;</w:t>
      </w:r>
    </w:p>
    <w:p w:rsidR="00645C55" w:rsidRPr="00B346D1" w:rsidRDefault="00645C55" w:rsidP="00B346D1">
      <w:r w:rsidRPr="00B346D1">
        <w:t>284.</w:t>
      </w:r>
    </w:p>
    <w:p w:rsidR="00645C55" w:rsidRPr="00B346D1" w:rsidRDefault="00645C55" w:rsidP="00B346D1">
      <w:r w:rsidRPr="00B346D1">
        <w:t>Кадом аз ин номгуйҳои овардашуда объектхои MS Access башумор мераванд?</w:t>
      </w:r>
    </w:p>
    <w:p w:rsidR="00645C55" w:rsidRPr="00B346D1" w:rsidRDefault="00645C55" w:rsidP="00B346D1">
      <w:r w:rsidRPr="00B346D1">
        <w:t>A) дархост;</w:t>
      </w:r>
    </w:p>
    <w:p w:rsidR="00645C55" w:rsidRPr="00B346D1" w:rsidRDefault="00645C55" w:rsidP="00B346D1">
      <w:r w:rsidRPr="00B346D1">
        <w:t>B) майдон;</w:t>
      </w:r>
    </w:p>
    <w:p w:rsidR="00645C55" w:rsidRPr="00B346D1" w:rsidRDefault="00645C55" w:rsidP="00B346D1">
      <w:r w:rsidRPr="00B346D1">
        <w:t>C) гиперссылка;</w:t>
      </w:r>
    </w:p>
    <w:p w:rsidR="00645C55" w:rsidRPr="00B346D1" w:rsidRDefault="00645C55" w:rsidP="00B346D1">
      <w:r w:rsidRPr="00B346D1">
        <w:t>D) сутун;</w:t>
      </w:r>
    </w:p>
    <w:p w:rsidR="00645C55" w:rsidRPr="00B346D1" w:rsidRDefault="00645C55" w:rsidP="00B346D1">
      <w:r w:rsidRPr="00B346D1">
        <w:t>E) фирма;</w:t>
      </w:r>
    </w:p>
    <w:p w:rsidR="00645C55" w:rsidRPr="00B346D1" w:rsidRDefault="00645C55" w:rsidP="00B346D1">
      <w:r w:rsidRPr="00B346D1">
        <w:t>285.</w:t>
      </w:r>
    </w:p>
    <w:p w:rsidR="00645C55" w:rsidRPr="00B346D1" w:rsidRDefault="00645C55" w:rsidP="00B346D1">
      <w:r w:rsidRPr="00B346D1">
        <w:t>Кадоме аз инҳо ба усулҳои ҳифзи иттилоот дохил мешавад?</w:t>
      </w:r>
    </w:p>
    <w:p w:rsidR="00645C55" w:rsidRPr="00B346D1" w:rsidRDefault="00645C55" w:rsidP="00B346D1">
      <w:r w:rsidRPr="00B346D1">
        <w:t>A) рамзбандии иттилоот, назорати истифодаи сахтафзор;</w:t>
      </w:r>
    </w:p>
    <w:p w:rsidR="00645C55" w:rsidRPr="00B346D1" w:rsidRDefault="00645C55" w:rsidP="00B346D1">
      <w:r w:rsidRPr="00B346D1">
        <w:t>B) сатҳи дуюм, назорати истифодаи сахтафзор, тадбирҳои қонунгузорӣ;</w:t>
      </w:r>
    </w:p>
    <w:p w:rsidR="00645C55" w:rsidRPr="00B346D1" w:rsidRDefault="00645C55" w:rsidP="00B346D1">
      <w:r w:rsidRPr="00B346D1">
        <w:t>C) маҳдудияти дастрасӣ, рамзбандии иттилоот, назорати истифодаи сахтафзор, тадбирҳои қонунгузорӣ;</w:t>
      </w:r>
    </w:p>
    <w:p w:rsidR="00645C55" w:rsidRPr="00B346D1" w:rsidRDefault="00645C55" w:rsidP="00B346D1">
      <w:r w:rsidRPr="00B346D1">
        <w:t>D) сатҳи якум, маҳдудияти дастрасӣ, рамзбандии иттилоот;</w:t>
      </w:r>
    </w:p>
    <w:p w:rsidR="00645C55" w:rsidRPr="00B346D1" w:rsidRDefault="00645C55" w:rsidP="00B346D1">
      <w:r w:rsidRPr="00B346D1">
        <w:t>E) маҳдудияти дастрасӣ, сатҳи якум ва сатҳи дуюм;</w:t>
      </w:r>
    </w:p>
    <w:p w:rsidR="00645C55" w:rsidRPr="00B346D1" w:rsidRDefault="00645C55" w:rsidP="00B346D1">
      <w:r w:rsidRPr="00B346D1">
        <w:t>286.</w:t>
      </w:r>
    </w:p>
    <w:p w:rsidR="00645C55" w:rsidRPr="00B346D1" w:rsidRDefault="00645C55" w:rsidP="00B346D1">
      <w:r w:rsidRPr="00B346D1">
        <w:t>Компютер хизмат мерасонад барои коркарди?</w:t>
      </w:r>
    </w:p>
    <w:p w:rsidR="00645C55" w:rsidRPr="00B346D1" w:rsidRDefault="00645C55" w:rsidP="00B346D1">
      <w:r w:rsidRPr="00B346D1">
        <w:t>A) абстраксия;</w:t>
      </w:r>
    </w:p>
    <w:p w:rsidR="00645C55" w:rsidRPr="00B346D1" w:rsidRDefault="00645C55" w:rsidP="00B346D1">
      <w:r w:rsidRPr="00B346D1">
        <w:t>B) информатсия;) мотиватсия;) ададҳо;) нишонахо;</w:t>
      </w:r>
    </w:p>
    <w:p w:rsidR="00645C55" w:rsidRPr="00B346D1" w:rsidRDefault="00645C55" w:rsidP="00B346D1">
      <w:r w:rsidRPr="00B346D1">
        <w:t>287.</w:t>
      </w:r>
    </w:p>
    <w:p w:rsidR="00645C55" w:rsidRPr="00B346D1" w:rsidRDefault="00645C55" w:rsidP="00B346D1">
      <w:r w:rsidRPr="00B346D1">
        <w:t>Клавиатураи иловагии адади?</w:t>
      </w:r>
    </w:p>
    <w:p w:rsidR="00645C55" w:rsidRPr="00B346D1" w:rsidRDefault="00645C55" w:rsidP="00B346D1">
      <w:r w:rsidRPr="00B346D1">
        <w:t>A) агар индикатори Num Lock равшан набошад, харфхо дохил карда мешаванд;</w:t>
      </w:r>
    </w:p>
    <w:p w:rsidR="00645C55" w:rsidRPr="00B346D1" w:rsidRDefault="00645C55" w:rsidP="00B346D1">
      <w:r w:rsidRPr="00B346D1">
        <w:t>B) агар индикатори Num Lock равшан бошад, ададхо дохил карда мешаванд;) курсор кучонида мешавад, агар индикатори Caps Lock равшан набошад;) курсор кучонида мешавад, агар индикатори Caps Lock равшан бошад;) ҳамаи ҷавобҳо дурустанд;</w:t>
      </w:r>
    </w:p>
    <w:p w:rsidR="00645C55" w:rsidRPr="00B346D1" w:rsidRDefault="00645C55" w:rsidP="00B346D1">
      <w:r w:rsidRPr="00B346D1">
        <w:t>288.</w:t>
      </w:r>
    </w:p>
    <w:p w:rsidR="00645C55" w:rsidRPr="00B346D1" w:rsidRDefault="00645C55" w:rsidP="00B346D1">
      <w:r w:rsidRPr="00B346D1">
        <w:t>Папка аз файл чӣ фарқ дорад?</w:t>
      </w:r>
    </w:p>
    <w:p w:rsidR="00645C55" w:rsidRPr="00B346D1" w:rsidRDefault="00645C55" w:rsidP="00B346D1">
      <w:r w:rsidRPr="00B346D1">
        <w:t>A) папка характеристикаи файлҳоро дарбар мегирад, файл бошад ахборро дарбар мегирад;) папка дар мизи корӣ ҷойгир асту файл не;) папка характеристика надораду файл дорад;) папка намуди зоҳириаш аз намуди зоҳирии файл фарк мекунад;) папка ярлик надорад, файл дорад;</w:t>
      </w:r>
    </w:p>
    <w:p w:rsidR="00645C55" w:rsidRPr="00B346D1" w:rsidRDefault="00645C55" w:rsidP="00B346D1">
      <w:r w:rsidRPr="00B346D1">
        <w:t>289.</w:t>
      </w:r>
    </w:p>
    <w:p w:rsidR="00645C55" w:rsidRPr="00B346D1" w:rsidRDefault="00645C55" w:rsidP="00B346D1">
      <w:r w:rsidRPr="00B346D1">
        <w:t>Пас аз бо фармони «Вырезать» – буридани қитъа чанд маротиба бо фармони гузоштан (Вставить) мумкин аст?</w:t>
      </w:r>
    </w:p>
    <w:p w:rsidR="00645C55" w:rsidRPr="00B346D1" w:rsidRDefault="00645C55" w:rsidP="00B346D1">
      <w:r w:rsidRPr="00B346D1">
        <w:t>A) фақат як маротиба бевосита пас аз буридан;</w:t>
      </w:r>
    </w:p>
    <w:p w:rsidR="00645C55" w:rsidRPr="00B346D1" w:rsidRDefault="00645C55" w:rsidP="00B346D1">
      <w:r w:rsidRPr="00B346D1">
        <w:t>B) маротибаи дилхоҳ;) ду маротиба;) ҳафт маротиба;) чор маротиба;</w:t>
      </w:r>
    </w:p>
    <w:p w:rsidR="00645C55" w:rsidRPr="00B346D1" w:rsidRDefault="00645C55" w:rsidP="00B346D1">
      <w:r w:rsidRPr="00B346D1">
        <w:t>290.</w:t>
      </w:r>
    </w:p>
    <w:p w:rsidR="00645C55" w:rsidRPr="00B346D1" w:rsidRDefault="00645C55" w:rsidP="00B346D1">
      <w:r w:rsidRPr="00B346D1">
        <w:t>Равзанаи сохтори ПД MS Access 2016 аз чанд сутун иборат аст?</w:t>
      </w:r>
    </w:p>
    <w:p w:rsidR="00645C55" w:rsidRPr="00B346D1" w:rsidRDefault="00645C55" w:rsidP="00B346D1">
      <w:r w:rsidRPr="00B346D1">
        <w:t>A) 3;) 4;) 6;) 8;) 9;</w:t>
      </w:r>
    </w:p>
    <w:p w:rsidR="00645C55" w:rsidRPr="00B346D1" w:rsidRDefault="00645C55" w:rsidP="00B346D1">
      <w:r w:rsidRPr="00B346D1">
        <w:t>291.</w:t>
      </w:r>
    </w:p>
    <w:p w:rsidR="00645C55" w:rsidRPr="00B346D1" w:rsidRDefault="00645C55" w:rsidP="00B346D1">
      <w:r w:rsidRPr="00B346D1">
        <w:t>Дар системаи ҳисоб F ба кадом системаи ҳисоб дохил мешавад?</w:t>
      </w:r>
    </w:p>
    <w:p w:rsidR="00645C55" w:rsidRPr="00B346D1" w:rsidRDefault="00645C55" w:rsidP="00B346D1">
      <w:r w:rsidRPr="00B346D1">
        <w:t>A) ба системаи ҳисоби дуӣ;</w:t>
      </w:r>
    </w:p>
    <w:p w:rsidR="00645C55" w:rsidRPr="00B346D1" w:rsidRDefault="00645C55" w:rsidP="00B346D1">
      <w:r w:rsidRPr="00B346D1">
        <w:t>B) ба ситемаи ҳисоби шонздаҳи;</w:t>
      </w:r>
    </w:p>
    <w:p w:rsidR="00645C55" w:rsidRPr="00B346D1" w:rsidRDefault="00645C55" w:rsidP="00B346D1">
      <w:r w:rsidRPr="00B346D1">
        <w:t>C) ба ситемаи ҳисоби даҳи;</w:t>
      </w:r>
    </w:p>
    <w:p w:rsidR="00645C55" w:rsidRPr="00B346D1" w:rsidRDefault="00645C55" w:rsidP="00B346D1">
      <w:r w:rsidRPr="00B346D1">
        <w:t>D) ба системаи ҳисоби ҳашти;</w:t>
      </w:r>
    </w:p>
    <w:p w:rsidR="00645C55" w:rsidRPr="00B346D1" w:rsidRDefault="00645C55" w:rsidP="00B346D1">
      <w:r w:rsidRPr="00B346D1">
        <w:t>E) ба системаи ҳисоби мавқеӣ;</w:t>
      </w:r>
    </w:p>
    <w:p w:rsidR="00645C55" w:rsidRPr="00B346D1" w:rsidRDefault="00645C55" w:rsidP="00B346D1">
      <w:r w:rsidRPr="00B346D1">
        <w:t>292.</w:t>
      </w:r>
    </w:p>
    <w:p w:rsidR="00645C55" w:rsidRPr="00B346D1" w:rsidRDefault="00645C55" w:rsidP="00B346D1">
      <w:r w:rsidRPr="00B346D1">
        <w:t>Вазифаи асосии ҷадвалҳо аз …. ?</w:t>
      </w:r>
    </w:p>
    <w:p w:rsidR="00645C55" w:rsidRPr="00B346D1" w:rsidRDefault="00645C55" w:rsidP="00B346D1">
      <w:r w:rsidRPr="00B346D1">
        <w:t>A) аз тасвиркунӣ ва коркарди диаграммаҳо иборат аст;</w:t>
      </w:r>
    </w:p>
    <w:p w:rsidR="00645C55" w:rsidRPr="00B346D1" w:rsidRDefault="00645C55" w:rsidP="00B346D1">
      <w:r w:rsidRPr="00B346D1">
        <w:t>B) аз тасвиркунӣ ва коркарди функсияҳо иборат аст;) аз тасвиркунӣ ва коркарди масъалаҳо иборат аст;</w:t>
      </w:r>
    </w:p>
    <w:p w:rsidR="00645C55" w:rsidRPr="00B346D1" w:rsidRDefault="00645C55" w:rsidP="00B346D1">
      <w:r w:rsidRPr="00B346D1">
        <w:t>D) аз тасвиркунӣ ва коркарди ададҳо иборат аст;) аз тасвиркунӣ ва коркарди тағйирёбандаҳо иборат аст;</w:t>
      </w:r>
    </w:p>
    <w:p w:rsidR="00645C55" w:rsidRPr="00B346D1" w:rsidRDefault="00645C55" w:rsidP="00B346D1">
      <w:r w:rsidRPr="00B346D1">
        <w:t>293.</w:t>
      </w:r>
    </w:p>
    <w:p w:rsidR="00645C55" w:rsidRPr="00B346D1" w:rsidRDefault="00645C55" w:rsidP="00B346D1">
      <w:r w:rsidRPr="00B346D1">
        <w:t>Блок-схема аз алгоритм чи фарқият дорад?</w:t>
      </w:r>
    </w:p>
    <w:p w:rsidR="00645C55" w:rsidRPr="00B346D1" w:rsidRDefault="00645C55" w:rsidP="00B346D1">
      <w:r w:rsidRPr="00B346D1">
        <w:t>A) блок –схема ин ба олгоритм ягон дахолат надорад;) блок-схема ин қисми асосии компютер аст;</w:t>
      </w:r>
    </w:p>
    <w:p w:rsidR="00645C55" w:rsidRPr="00B346D1" w:rsidRDefault="00645C55" w:rsidP="00B346D1">
      <w:r w:rsidRPr="00B346D1">
        <w:t>C) блок- схема ин намуди графики алгоритм аст;) ин қисми сатҳи диск аст;) блок-схема ин алгоритмро ба ду ҳиса ҷудо мекунад;</w:t>
      </w:r>
    </w:p>
    <w:p w:rsidR="00645C55" w:rsidRPr="00B346D1" w:rsidRDefault="00645C55" w:rsidP="00B346D1">
      <w:r w:rsidRPr="00B346D1">
        <w:t>294.</w:t>
      </w:r>
    </w:p>
    <w:p w:rsidR="00645C55" w:rsidRPr="00B346D1" w:rsidRDefault="00645C55" w:rsidP="00B346D1">
      <w:r w:rsidRPr="00B346D1">
        <w:t>Тарҷумаи бевоситаи калимаи информатика?</w:t>
      </w:r>
    </w:p>
    <w:p w:rsidR="00645C55" w:rsidRPr="00B346D1" w:rsidRDefault="00645C55" w:rsidP="00B346D1">
      <w:r w:rsidRPr="00B346D1">
        <w:t>A) техналогияи муоссир;) ҳисобкунӣ;) ахбор;) интикол ва муошират;</w:t>
      </w:r>
    </w:p>
    <w:p w:rsidR="00645C55" w:rsidRPr="00B346D1" w:rsidRDefault="00645C55" w:rsidP="00B346D1">
      <w:r w:rsidRPr="00B346D1">
        <w:t>E) автоматкунонии иттилоот;</w:t>
      </w:r>
    </w:p>
    <w:p w:rsidR="00645C55" w:rsidRPr="00B346D1" w:rsidRDefault="00645C55" w:rsidP="00B346D1">
      <w:r w:rsidRPr="00B346D1">
        <w:t>295.</w:t>
      </w:r>
    </w:p>
    <w:p w:rsidR="00645C55" w:rsidRPr="00B346D1" w:rsidRDefault="00645C55" w:rsidP="00B346D1">
      <w:r w:rsidRPr="00B346D1">
        <w:t>192-ро аз системаи хисоби дахи ба системаи хисоби шонздахи баргардонем кадоме аз ин ададҳо ҳосил мешавад?</w:t>
      </w:r>
    </w:p>
    <w:p w:rsidR="00645C55" w:rsidRPr="00B346D1" w:rsidRDefault="00645C55" w:rsidP="00B346D1">
      <w:r w:rsidRPr="00B346D1">
        <w:t>A) С0;) D2;) A3;) C1;</w:t>
      </w:r>
    </w:p>
    <w:p w:rsidR="00645C55" w:rsidRPr="00B346D1" w:rsidRDefault="00645C55" w:rsidP="00B346D1">
      <w:r w:rsidRPr="00B346D1">
        <w:t>E) 70;</w:t>
      </w:r>
    </w:p>
    <w:p w:rsidR="00645C55" w:rsidRPr="00B346D1" w:rsidRDefault="00645C55" w:rsidP="00B346D1">
      <w:r w:rsidRPr="00B346D1">
        <w:t xml:space="preserve">296. </w:t>
      </w:r>
    </w:p>
    <w:p w:rsidR="00645C55" w:rsidRPr="00B346D1" w:rsidRDefault="00645C55" w:rsidP="00B346D1">
      <w:r w:rsidRPr="00B346D1">
        <w:t>924-ро аз системаи хисоби дахи ба системаи хисоби шонздахи баргардонем кадоме аз ин ададҳо ҳосил мешавад?</w:t>
      </w:r>
    </w:p>
    <w:p w:rsidR="00645C55" w:rsidRPr="00B346D1" w:rsidRDefault="00645C55" w:rsidP="00B346D1">
      <w:r w:rsidRPr="00B346D1">
        <w:t>A) 78B;</w:t>
      </w:r>
    </w:p>
    <w:p w:rsidR="00645C55" w:rsidRPr="00B346D1" w:rsidRDefault="00645C55" w:rsidP="00B346D1">
      <w:r w:rsidRPr="00B346D1">
        <w:t>B) 39C;) 7A0;) B54;) 725;</w:t>
      </w:r>
    </w:p>
    <w:p w:rsidR="00645C55" w:rsidRPr="00B346D1" w:rsidRDefault="00645C55" w:rsidP="00B346D1">
      <w:r w:rsidRPr="00B346D1">
        <w:t xml:space="preserve">297. </w:t>
      </w:r>
    </w:p>
    <w:p w:rsidR="00645C55" w:rsidRPr="00B346D1" w:rsidRDefault="00645C55" w:rsidP="00B346D1">
      <w:r w:rsidRPr="00B346D1">
        <w:t>523-ро аз системаи хисоби дахи ба системаи хисоби шонздахи баргардонем кадоме аз ин ададҳо ҳосил мешавад?</w:t>
      </w:r>
    </w:p>
    <w:p w:rsidR="00645C55" w:rsidRPr="00B346D1" w:rsidRDefault="00645C55" w:rsidP="00B346D1">
      <w:r w:rsidRPr="00B346D1">
        <w:t>A) 20B;) 7C9;) 7E9;) 7E8;) 7E6;</w:t>
      </w:r>
    </w:p>
    <w:p w:rsidR="00645C55" w:rsidRPr="00B346D1" w:rsidRDefault="00645C55" w:rsidP="00B346D1">
      <w:r w:rsidRPr="00B346D1">
        <w:t xml:space="preserve">298. </w:t>
      </w:r>
    </w:p>
    <w:p w:rsidR="00645C55" w:rsidRPr="00B346D1" w:rsidRDefault="00645C55" w:rsidP="00B346D1">
      <w:r w:rsidRPr="00B346D1">
        <w:t>555-ро аз системаи хисоби дахи ба системаи хисоби шонздахи баргардонем кадоме аз ин ададҳо ҳосил мешавад?</w:t>
      </w:r>
    </w:p>
    <w:p w:rsidR="00645C55" w:rsidRPr="00B346D1" w:rsidRDefault="00645C55" w:rsidP="00B346D1">
      <w:r w:rsidRPr="00B346D1">
        <w:t>A) 7E9;) 7E5;) 7E6;</w:t>
      </w:r>
    </w:p>
    <w:p w:rsidR="00645C55" w:rsidRPr="00B346D1" w:rsidRDefault="00645C55" w:rsidP="00B346D1">
      <w:r w:rsidRPr="00B346D1">
        <w:t>D) 22B;) 7E3;</w:t>
      </w:r>
    </w:p>
    <w:p w:rsidR="00645C55" w:rsidRPr="00B346D1" w:rsidRDefault="00645C55" w:rsidP="00B346D1">
      <w:r w:rsidRPr="00B346D1">
        <w:t xml:space="preserve">299. </w:t>
      </w:r>
    </w:p>
    <w:p w:rsidR="00645C55" w:rsidRPr="00B346D1" w:rsidRDefault="00645C55" w:rsidP="00B346D1">
      <w:r w:rsidRPr="00B346D1">
        <w:t>2017-ро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111111010;</w:t>
      </w:r>
    </w:p>
    <w:p w:rsidR="00645C55" w:rsidRPr="00B346D1" w:rsidRDefault="00645C55" w:rsidP="00B346D1">
      <w:r w:rsidRPr="00B346D1">
        <w:t>B) 111010111;) 00001111;) 1111101;</w:t>
      </w:r>
    </w:p>
    <w:p w:rsidR="00645C55" w:rsidRPr="00B346D1" w:rsidRDefault="00645C55" w:rsidP="00B346D1">
      <w:r w:rsidRPr="00B346D1">
        <w:t>E) 11111100001;</w:t>
      </w:r>
    </w:p>
    <w:p w:rsidR="00645C55" w:rsidRPr="00B346D1" w:rsidRDefault="00645C55" w:rsidP="00B346D1">
      <w:r w:rsidRPr="00B346D1">
        <w:t>300.</w:t>
      </w:r>
    </w:p>
    <w:p w:rsidR="00645C55" w:rsidRPr="00B346D1" w:rsidRDefault="00645C55" w:rsidP="00B346D1">
      <w:r w:rsidRPr="00B346D1">
        <w:t>Cохтани ҷадвали электронӣ дар кадом Донишгоҳ ва аз тарафи ки пешниҳод шуда буд?</w:t>
      </w:r>
    </w:p>
    <w:p w:rsidR="00645C55" w:rsidRPr="00B346D1" w:rsidRDefault="00645C55" w:rsidP="00B346D1">
      <w:r w:rsidRPr="00B346D1">
        <w:t>A) донишгоҳи Кембриҷ Дэн Брикли соли;) донишгоҳи Масачусис Дэн Баколо;</w:t>
      </w:r>
    </w:p>
    <w:p w:rsidR="00645C55" w:rsidRPr="00B346D1" w:rsidRDefault="00645C55" w:rsidP="00B346D1">
      <w:r w:rsidRPr="00B346D1">
        <w:t>C) донишгоҳи Гарвард Дэн Брикли;) донишгоҳи ШМА Боб Франкстон;) донишгоҳи ШМА Дэн Брикли Боб Франкстон;</w:t>
      </w:r>
    </w:p>
    <w:p w:rsidR="00645C55" w:rsidRPr="00B346D1" w:rsidRDefault="00645C55" w:rsidP="00B346D1">
      <w:r w:rsidRPr="00B346D1">
        <w:t>301.</w:t>
      </w:r>
    </w:p>
    <w:p w:rsidR="00645C55" w:rsidRPr="00B346D1" w:rsidRDefault="00645C55" w:rsidP="00B346D1">
      <w:r w:rsidRPr="00B346D1">
        <w:t>Ҷадвал…?</w:t>
      </w:r>
    </w:p>
    <w:p w:rsidR="00645C55" w:rsidRPr="00B346D1" w:rsidRDefault="00645C55" w:rsidP="00B346D1">
      <w:r w:rsidRPr="00B346D1">
        <w:t>A) Маҷмӯи сатру сутунҳои бо ҳам алоқаманде мебошад, ки дар буришашон катакҳо ҳосил мешавад;) Маҷмӯи сатру сутунҳои бо ҳам алоқаманде мебошад ки дар буришашон диаграммаҳо ҳосил мешавад;) Маҷмӯи сатру сутунҳои бо ҳам алоқаманде мебошад, ки дар буришашон менюҳо ҳосил мешавад;) Маҷмӯи сатру сутунҳое мебошад, ки дар буришашон росткунҷа ҳосил мешавад;) Маҷмӯи сатру сутунҳои бо ҳам алоқаманде мебошад, ки дар буришашон ададҳо ҳосил мешавад;</w:t>
      </w:r>
    </w:p>
    <w:p w:rsidR="00645C55" w:rsidRPr="00B346D1" w:rsidRDefault="00645C55" w:rsidP="00B346D1">
      <w:r w:rsidRPr="00B346D1">
        <w:t>302.</w:t>
      </w:r>
    </w:p>
    <w:p w:rsidR="00645C55" w:rsidRPr="00B346D1" w:rsidRDefault="00645C55" w:rsidP="00B346D1">
      <w:r w:rsidRPr="00B346D1">
        <w:t>Компютерҳои ба Интернет пайвастбударо бештар вақт?</w:t>
      </w:r>
    </w:p>
    <w:p w:rsidR="00645C55" w:rsidRPr="00B346D1" w:rsidRDefault="00645C55" w:rsidP="00B346D1">
      <w:r w:rsidRPr="00B346D1">
        <w:t>A) доменҳо меноманд;) броузерҳ меноманд;) IP-адрес меноманд;) сайтҳо меноманд;</w:t>
      </w:r>
    </w:p>
    <w:p w:rsidR="00645C55" w:rsidRPr="00B346D1" w:rsidRDefault="00645C55" w:rsidP="00B346D1">
      <w:r w:rsidRPr="00B346D1">
        <w:t>E) шабакаҳои локали меноманд;</w:t>
      </w:r>
    </w:p>
    <w:p w:rsidR="00645C55" w:rsidRPr="00B346D1" w:rsidRDefault="00645C55" w:rsidP="00B346D1">
      <w:r w:rsidRPr="00B346D1">
        <w:t>303.</w:t>
      </w:r>
    </w:p>
    <w:p w:rsidR="00645C55" w:rsidRPr="00B346D1" w:rsidRDefault="00645C55" w:rsidP="00B346D1">
      <w:r w:rsidRPr="00B346D1">
        <w:t>Инсон иттилоотро бо кадом тарзҳо ба ҳамдигар мерасонанд?</w:t>
      </w:r>
    </w:p>
    <w:p w:rsidR="00645C55" w:rsidRPr="00B346D1" w:rsidRDefault="00645C55" w:rsidP="00B346D1">
      <w:r w:rsidRPr="00B346D1">
        <w:t>A) шифоҳиву хаттӣ, имову, ишора ва аломатҳо;) шаклҳои экрани, шаклҳои радиои;) қабулкунӣ, ғункунӣ, шифоҳи;) технологияҳои иттилотиву иртиботӣ;) фаъолиятӣ зеҳнӣ;</w:t>
      </w:r>
    </w:p>
    <w:p w:rsidR="00645C55" w:rsidRPr="00B346D1" w:rsidRDefault="00645C55" w:rsidP="00B346D1">
      <w:r w:rsidRPr="00B346D1">
        <w:t>304.</w:t>
      </w:r>
    </w:p>
    <w:p w:rsidR="00645C55" w:rsidRPr="00B346D1" w:rsidRDefault="00645C55" w:rsidP="00B346D1">
      <w:r w:rsidRPr="00B346D1">
        <w:t>Инсон иттилоотро аз куҷо пайдо мекунад?</w:t>
      </w:r>
    </w:p>
    <w:p w:rsidR="00645C55" w:rsidRPr="00B346D1" w:rsidRDefault="00645C55" w:rsidP="00B346D1">
      <w:r w:rsidRPr="00B346D1">
        <w:t>A) аз китобҳои таълимию илмӣ, рӯзномаю маҷаллаҳо, намоишҳои телевизиониву филмномаҳо ва муҳити атрофии худ;) аз филмномаҳо;) аз компютерҳо;</w:t>
      </w:r>
    </w:p>
    <w:p w:rsidR="00645C55" w:rsidRPr="00B346D1" w:rsidRDefault="00645C55" w:rsidP="00B346D1">
      <w:r w:rsidRPr="00B346D1">
        <w:t>D) аз одамон;) аз донишгоҳҳо;</w:t>
      </w:r>
    </w:p>
    <w:p w:rsidR="00645C55" w:rsidRPr="00B346D1" w:rsidRDefault="00645C55" w:rsidP="00B346D1">
      <w:r w:rsidRPr="00B346D1">
        <w:t>305.</w:t>
      </w:r>
    </w:p>
    <w:p w:rsidR="00645C55" w:rsidRPr="00B346D1" w:rsidRDefault="00645C55" w:rsidP="00B346D1">
      <w:r w:rsidRPr="00B346D1">
        <w:t>Иттилоот- маълумот дар бораи…….?</w:t>
      </w:r>
    </w:p>
    <w:p w:rsidR="00645C55" w:rsidRPr="00B346D1" w:rsidRDefault="00645C55" w:rsidP="00B346D1">
      <w:r w:rsidRPr="00B346D1">
        <w:t>A) ягон ҳодиса, ашё, шахс, руйдод ва муҳити атроф;) ягон инсон;) ягон ҳодиса;) муҳити атрофии дигарон;) ягон дархостҳо, ҳисобот;</w:t>
      </w:r>
    </w:p>
    <w:p w:rsidR="00645C55" w:rsidRPr="00B346D1" w:rsidRDefault="00645C55" w:rsidP="00B346D1">
      <w:r w:rsidRPr="00B346D1">
        <w:t>306.</w:t>
      </w:r>
    </w:p>
    <w:p w:rsidR="00645C55" w:rsidRPr="00B346D1" w:rsidRDefault="00645C55" w:rsidP="00B346D1">
      <w:r w:rsidRPr="00B346D1">
        <w:t>Хосиятҳои иттилоот кадомҳоянд?</w:t>
      </w:r>
    </w:p>
    <w:p w:rsidR="00645C55" w:rsidRPr="00B346D1" w:rsidRDefault="00645C55" w:rsidP="00B346D1">
      <w:r w:rsidRPr="00B346D1">
        <w:t>A) саҳеҳ, мукаммал, муҳим, рӯзмарра, возеҳ, аниқ;) дастрас, кӯтоҳ;) фаҳмо, аён;) замонавӣ, актуалӣ;) пурра, нопурра;</w:t>
      </w:r>
    </w:p>
    <w:p w:rsidR="00645C55" w:rsidRPr="00B346D1" w:rsidRDefault="00645C55" w:rsidP="00B346D1">
      <w:r w:rsidRPr="00B346D1">
        <w:t>307.</w:t>
      </w:r>
    </w:p>
    <w:p w:rsidR="00645C55" w:rsidRPr="00B346D1" w:rsidRDefault="00645C55" w:rsidP="00B346D1">
      <w:r w:rsidRPr="00B346D1">
        <w:t>Чанд намуди хосиятҳои иттилоот мавҷуд аст?</w:t>
      </w:r>
    </w:p>
    <w:p w:rsidR="00645C55" w:rsidRPr="00B346D1" w:rsidRDefault="00645C55" w:rsidP="00B346D1">
      <w:r w:rsidRPr="00B346D1">
        <w:t>A) 6;) 5;) 4;) 3;) 2;</w:t>
      </w:r>
    </w:p>
    <w:p w:rsidR="00645C55" w:rsidRPr="00B346D1" w:rsidRDefault="00645C55" w:rsidP="00B346D1">
      <w:r w:rsidRPr="00B346D1">
        <w:t>308.</w:t>
      </w:r>
    </w:p>
    <w:p w:rsidR="00645C55" w:rsidRPr="00B346D1" w:rsidRDefault="00645C55" w:rsidP="00B346D1">
      <w:r w:rsidRPr="00B346D1">
        <w:t>Иттилооти “саҳеҳ”?</w:t>
      </w:r>
    </w:p>
    <w:p w:rsidR="00645C55" w:rsidRPr="00B346D1" w:rsidRDefault="00645C55" w:rsidP="00B346D1">
      <w:r w:rsidRPr="00B346D1">
        <w:t>A) иттилоот саҳеҳ ҳисобида мешавад, агар вай вазъи аслро дуруст тасвир намояд;) иттилоот саҳеҳ ҳисобида мешавад, агар вай барандаи моддиро тасвир намояд;) иттилоот саҳеҳ ҳисобида мешавад, агар вай бетағйир монад;) иттилоот саҳеҳ ҳисобида мешавад, агар вай дар ҷойи қабли боқи монад;) иттилоот саҳеҳ ҳисобида мешавад, агар вайро ирсол дода шавад;</w:t>
      </w:r>
    </w:p>
    <w:p w:rsidR="00645C55" w:rsidRPr="00B346D1" w:rsidRDefault="00645C55" w:rsidP="00B346D1">
      <w:r w:rsidRPr="00B346D1">
        <w:t>309.</w:t>
      </w:r>
    </w:p>
    <w:p w:rsidR="00645C55" w:rsidRPr="00B346D1" w:rsidRDefault="00645C55" w:rsidP="00B346D1">
      <w:r w:rsidRPr="00B346D1">
        <w:t>Кадоми аз ин барномаҳо броузер мебошад?</w:t>
      </w:r>
    </w:p>
    <w:p w:rsidR="00645C55" w:rsidRPr="00B346D1" w:rsidRDefault="00645C55" w:rsidP="00B346D1">
      <w:r w:rsidRPr="00B346D1">
        <w:t>A) Google Chrome;) Microsoft;) qbasic;) vb Basic;) ms word;</w:t>
      </w:r>
    </w:p>
    <w:p w:rsidR="00645C55" w:rsidRPr="00B346D1" w:rsidRDefault="00645C55" w:rsidP="00B346D1">
      <w:r w:rsidRPr="00B346D1">
        <w:t>310.</w:t>
      </w:r>
    </w:p>
    <w:p w:rsidR="00645C55" w:rsidRPr="00B346D1" w:rsidRDefault="00645C55" w:rsidP="00B346D1">
      <w:r w:rsidRPr="00B346D1">
        <w:t>Шабакаҳои компютерӣ…?</w:t>
      </w:r>
    </w:p>
    <w:p w:rsidR="00645C55" w:rsidRPr="00B346D1" w:rsidRDefault="00645C55" w:rsidP="00B346D1">
      <w:r w:rsidRPr="00B346D1">
        <w:t>A) шабакаҳои компютерӣ аз маҷмӯи ба ҳам алоқаманди воситаҳои иртиботӣ, барномавӣ ва техникӣ иборат мебошанд;</w:t>
      </w:r>
    </w:p>
    <w:p w:rsidR="00645C55" w:rsidRPr="00B346D1" w:rsidRDefault="00645C55" w:rsidP="00B346D1">
      <w:r w:rsidRPr="00B346D1">
        <w:t>B) шабакҳои компютерӣ барандаи моддиро тасвир намояд;) шабакаҳои компютерӣ иттилоотро бетағйир мемонад;) шабакаҳои кампютерӣ иттилоотро дар ҷойи қабли боқи мемонад;) шабакаҳои компютерӣ бо истифода аз барномаҳо иттилоотро ирсол мекунад;</w:t>
      </w:r>
    </w:p>
    <w:p w:rsidR="00645C55" w:rsidRPr="00B346D1" w:rsidRDefault="00645C55" w:rsidP="00B346D1">
      <w:r w:rsidRPr="00B346D1">
        <w:t>311.</w:t>
      </w:r>
    </w:p>
    <w:p w:rsidR="00645C55" w:rsidRPr="00B346D1" w:rsidRDefault="00645C55" w:rsidP="00B346D1">
      <w:r w:rsidRPr="00B346D1">
        <w:t>Протокол…?</w:t>
      </w:r>
    </w:p>
    <w:p w:rsidR="00645C55" w:rsidRPr="00B346D1" w:rsidRDefault="00645C55" w:rsidP="00B346D1">
      <w:r w:rsidRPr="00B346D1">
        <w:t>A) қоидаи ягонаи мубодилаи иттилоотро дар шабакаи компютерӣ протокол мегӯянд;) қоидаи дутарафаи мубодилаи иттилоотро протокол мегӯянд;) қоидаи дурусти интиқоли иттилоотро дар шабакаи компютерӣ протокол мегӯянд;) қоидаи интиқоли иттилооти механизмиро протокол мегуянд;) қоидаи таъминоти барномавиро протокол мегӯянд;</w:t>
      </w:r>
    </w:p>
    <w:p w:rsidR="00645C55" w:rsidRPr="00B346D1" w:rsidRDefault="00645C55" w:rsidP="00B346D1">
      <w:r w:rsidRPr="00B346D1">
        <w:t>312.</w:t>
      </w:r>
    </w:p>
    <w:p w:rsidR="00645C55" w:rsidRPr="00B346D1" w:rsidRDefault="00645C55" w:rsidP="00B346D1">
      <w:r w:rsidRPr="00B346D1">
        <w:t>Мафҳумҳои калидии шабакавии компютерӣ?</w:t>
      </w:r>
    </w:p>
    <w:p w:rsidR="00645C55" w:rsidRPr="00B346D1" w:rsidRDefault="00645C55" w:rsidP="00B346D1">
      <w:r w:rsidRPr="00B346D1">
        <w:t>A) протокол;) сомона;) интернет;) иттилоотӣ-иртиботӣ;) www;</w:t>
      </w:r>
    </w:p>
    <w:p w:rsidR="00645C55" w:rsidRPr="00B346D1" w:rsidRDefault="00645C55" w:rsidP="00B346D1">
      <w:r w:rsidRPr="00B346D1">
        <w:t>313.</w:t>
      </w:r>
    </w:p>
    <w:p w:rsidR="00645C55" w:rsidRPr="00B346D1" w:rsidRDefault="00645C55" w:rsidP="00B346D1">
      <w:r w:rsidRPr="00B346D1">
        <w:t>Намудҳои шабакҳои компютерӣ?</w:t>
      </w:r>
    </w:p>
    <w:p w:rsidR="00645C55" w:rsidRPr="00B346D1" w:rsidRDefault="00645C55" w:rsidP="00B346D1">
      <w:r w:rsidRPr="00B346D1">
        <w:t>A) маҳаллӣ, минтақавӣ, иттиҳодявӣ, саросарӣ;) сомона, минтақа, серверӣ, глобалӣ;) глобали, www, интернетӣ, локалӣ;) корпоративӣ, иттиҳодивӣ;) www, регионалӣ;</w:t>
      </w:r>
    </w:p>
    <w:p w:rsidR="00645C55" w:rsidRPr="00B346D1" w:rsidRDefault="00645C55" w:rsidP="00B346D1">
      <w:r w:rsidRPr="00B346D1">
        <w:t>314.</w:t>
      </w:r>
    </w:p>
    <w:p w:rsidR="00645C55" w:rsidRPr="00B346D1" w:rsidRDefault="00645C55" w:rsidP="00B346D1">
      <w:r w:rsidRPr="00B346D1">
        <w:t>Намудҳои шабакҳои компютерӣ?</w:t>
      </w:r>
    </w:p>
    <w:p w:rsidR="00645C55" w:rsidRPr="00B346D1" w:rsidRDefault="00645C55" w:rsidP="00B346D1">
      <w:r w:rsidRPr="00B346D1">
        <w:t>A) локалӣ, регионалӣ, корпоративӣ, глобалӣ;) сомона, минтақа, серверӣ, глобалӣ;) глобали, www, интернетӣ, локалӣ;) корпоративӣ, иттиҳодивӣ;) www, регионалӣ;</w:t>
      </w:r>
    </w:p>
    <w:p w:rsidR="00645C55" w:rsidRPr="00B346D1" w:rsidRDefault="00645C55" w:rsidP="00B346D1">
      <w:r w:rsidRPr="00B346D1">
        <w:t>315.</w:t>
      </w:r>
    </w:p>
    <w:p w:rsidR="00645C55" w:rsidRPr="00B346D1" w:rsidRDefault="00645C55" w:rsidP="00B346D1">
      <w:r w:rsidRPr="00B346D1">
        <w:t>Шабакаҳои маҳаллӣ?</w:t>
      </w:r>
    </w:p>
    <w:p w:rsidR="00645C55" w:rsidRPr="00B346D1" w:rsidRDefault="00645C55" w:rsidP="00B346D1">
      <w:r w:rsidRPr="00B346D1">
        <w:t>A) барои пайваст намудани кампютерҳое хизмат мерасонанд, ки онҳо аз ҳамдигар дар масофаи наздик ҷойгир шудаанд;) барои ҳалли масъалаҳои мушраки дар масофаи на он кадар дур;) барои пайваст намудани кампютерҳое, дар як минтақа;) барои пайвасти шабакаҳои алоҳида;) барои пайваст намудани компютерҳо бо шабакаи калон;</w:t>
      </w:r>
    </w:p>
    <w:p w:rsidR="00645C55" w:rsidRPr="00B346D1" w:rsidRDefault="00645C55" w:rsidP="00B346D1">
      <w:r w:rsidRPr="00B346D1">
        <w:t>316.</w:t>
      </w:r>
    </w:p>
    <w:p w:rsidR="00645C55" w:rsidRPr="00B346D1" w:rsidRDefault="00645C55" w:rsidP="00B346D1">
      <w:r w:rsidRPr="00B346D1">
        <w:t>Шабакаҳои локалӣ?</w:t>
      </w:r>
    </w:p>
    <w:p w:rsidR="00645C55" w:rsidRPr="00B346D1" w:rsidRDefault="00645C55" w:rsidP="00B346D1">
      <w:r w:rsidRPr="00B346D1">
        <w:t>A) барои пайваст намудани кампютерҳое хизмат мерасонанд, ки онҳо аз ҳамдигар дар масофаи наздик ҷойгир шудаанд;) барои ҳалли масъалаҳои мушраки дар масофаи на он кадар дур;) барои пайваст намудани кампютерҳое, дар як минтақа;) барои пайвасти шабакаҳои алоҳида;) барои пайваст намудани компютерҳо бо шабакаи калон;</w:t>
      </w:r>
    </w:p>
    <w:p w:rsidR="00645C55" w:rsidRPr="00B346D1" w:rsidRDefault="00645C55" w:rsidP="00B346D1">
      <w:r w:rsidRPr="00B346D1">
        <w:t>317.</w:t>
      </w:r>
    </w:p>
    <w:p w:rsidR="00645C55" w:rsidRPr="00B346D1" w:rsidRDefault="00645C55" w:rsidP="00B346D1">
      <w:r w:rsidRPr="00B346D1">
        <w:t>Шабакаҳои минтақавӣ?</w:t>
      </w:r>
    </w:p>
    <w:p w:rsidR="00645C55" w:rsidRPr="00B346D1" w:rsidRDefault="00645C55" w:rsidP="00B346D1">
      <w:r w:rsidRPr="00B346D1">
        <w:t>A) барои ҳалли масъалаҳои дар як шабака пайвастани шабакаҳои маҳаллӣ ва компютерҳои алоҳида;) барои ҳалли масъалаҳои мушраки дар масофаи на он кадар дур;) барои пайваст намудани кампютерҳое, дар як маҳалла;) барои ҳалли масъалаҳои пайвасти шабакаҳои саросарӣ;) барои пайваст намудани компютерҳо бо шабакаи калон;</w:t>
      </w:r>
    </w:p>
    <w:p w:rsidR="00645C55" w:rsidRPr="00B346D1" w:rsidRDefault="00645C55" w:rsidP="00B346D1">
      <w:r w:rsidRPr="00B346D1">
        <w:t>318.</w:t>
      </w:r>
    </w:p>
    <w:p w:rsidR="00645C55" w:rsidRPr="00B346D1" w:rsidRDefault="00645C55" w:rsidP="00B346D1">
      <w:r w:rsidRPr="00B346D1">
        <w:t>Шабакаҳои регионалӣ?</w:t>
      </w:r>
    </w:p>
    <w:p w:rsidR="00645C55" w:rsidRPr="00B346D1" w:rsidRDefault="00645C55" w:rsidP="00B346D1">
      <w:r w:rsidRPr="00B346D1">
        <w:t>A) барои ҳалли масъалаҳои дар як шабака пайвастани шабакаҳои маҳаллӣ ва компютерҳои алоҳида;</w:t>
      </w:r>
    </w:p>
    <w:p w:rsidR="00645C55" w:rsidRPr="00B346D1" w:rsidRDefault="00645C55" w:rsidP="00B346D1">
      <w:r w:rsidRPr="00B346D1">
        <w:t>B) барои ҳалли масъалаҳои мушраки дар масофаи на он кадар дур;) барои пайваст намудани кампютерҳое, дар як маҳалла;) барои ҳалли масъалаҳои пайвасти шабакаҳои саросарӣ;) барои пайваст намудани компютерҳо бо шабакаи калон;</w:t>
      </w:r>
    </w:p>
    <w:p w:rsidR="00645C55" w:rsidRPr="00B346D1" w:rsidRDefault="00645C55" w:rsidP="00B346D1">
      <w:r w:rsidRPr="00B346D1">
        <w:t>319.</w:t>
      </w:r>
    </w:p>
    <w:p w:rsidR="00645C55" w:rsidRPr="00B346D1" w:rsidRDefault="00645C55" w:rsidP="00B346D1">
      <w:r w:rsidRPr="00B346D1">
        <w:t>Шабакаҳои иттиҳодиявӣ?</w:t>
      </w:r>
    </w:p>
    <w:p w:rsidR="00645C55" w:rsidRPr="00B346D1" w:rsidRDefault="00645C55" w:rsidP="00B346D1">
      <w:r w:rsidRPr="00B346D1">
        <w:t>A) шабакаи кампютерие, ки шабакаҳои маҳаллии як коргоҳи бузургро байни ҳамдигар пайваст менамояд;) барои ҳалли масъалаҳои мушраки дар масофаи на он кадар дур;) барои пайваст намудани кампютерҳое, дар як маҳалла;) барои ҳалли масъалаҳои пайвасти шабакаҳои саросарӣ;) барои ҳалли масъалаҳои дар як шабака пайвастани шабакаҳои маҳаллӣ ва компютерҳои алоҳида;</w:t>
      </w:r>
    </w:p>
    <w:p w:rsidR="00645C55" w:rsidRPr="00B346D1" w:rsidRDefault="00645C55" w:rsidP="00B346D1">
      <w:r w:rsidRPr="00B346D1">
        <w:t>320.</w:t>
      </w:r>
    </w:p>
    <w:p w:rsidR="00645C55" w:rsidRPr="00B346D1" w:rsidRDefault="00645C55" w:rsidP="00B346D1">
      <w:r w:rsidRPr="00B346D1">
        <w:t>Шабакаҳои корпоративӣ?</w:t>
      </w:r>
    </w:p>
    <w:p w:rsidR="00645C55" w:rsidRPr="00B346D1" w:rsidRDefault="00645C55" w:rsidP="00B346D1">
      <w:r w:rsidRPr="00B346D1">
        <w:t>A) шабакаи кампютерие, ки шабакаҳои маҳаллии як коргоҳи бузургро байни ҳамдигар пайваст менамояд;) барои ҳалли масъалаҳои мушраки дар масофаи на он кадар дур;) барои пайваст намудани кампютерҳое, дар як маҳалла;) барои ҳалли масъалаҳои пайвасти шабакаҳои саросарӣ;</w:t>
      </w:r>
    </w:p>
    <w:p w:rsidR="00645C55" w:rsidRPr="00B346D1" w:rsidRDefault="00645C55" w:rsidP="00B346D1">
      <w:r w:rsidRPr="00B346D1">
        <w:t>E) барои ҳалли масъалаҳои дар як шабака пайвастани шабакаҳои маҳаллӣ ва компютерҳои алоҳида;</w:t>
      </w:r>
    </w:p>
    <w:p w:rsidR="00645C55" w:rsidRPr="00B346D1" w:rsidRDefault="00645C55" w:rsidP="00B346D1">
      <w:r w:rsidRPr="00B346D1">
        <w:t>321.</w:t>
      </w:r>
    </w:p>
    <w:p w:rsidR="00645C55" w:rsidRPr="00B346D1" w:rsidRDefault="00645C55" w:rsidP="00B346D1">
      <w:r w:rsidRPr="00B346D1">
        <w:t>Шабакаҳои саросарӣ?</w:t>
      </w:r>
    </w:p>
    <w:p w:rsidR="00645C55" w:rsidRPr="00B346D1" w:rsidRDefault="00645C55" w:rsidP="00B346D1">
      <w:r w:rsidRPr="00B346D1">
        <w:t>A) шабакаҳои саросарӣ кампютерҳои дар масофаҳаи дуру наздик ҷойгирбударо барои истифодабарии захираҳои ҷаҳонии иттилоот муттаҳид менамояд;) шабакаи кампютерие, ки шабакаҳои маҳаллии як коргоҳи бузургро байни ҳамдигар муттаҳид менамояд;) барои пайваст намудани кампютерҳое, дар як маҳалла;) барои ҳалли масъалаҳои пайвасти шабакаҳои саросарӣ;) барои ҳалли масъалаҳои дар як шабака пайвастани шабакаҳои маҳаллӣ ва компютерҳои алоҳида;</w:t>
      </w:r>
    </w:p>
    <w:p w:rsidR="00645C55" w:rsidRPr="00B346D1" w:rsidRDefault="00645C55" w:rsidP="00B346D1">
      <w:r w:rsidRPr="00B346D1">
        <w:t>322.</w:t>
      </w:r>
    </w:p>
    <w:p w:rsidR="00645C55" w:rsidRPr="00B346D1" w:rsidRDefault="00645C55" w:rsidP="00B346D1">
      <w:r w:rsidRPr="00B346D1">
        <w:t>Шабакаҳои глобалӣ?</w:t>
      </w:r>
    </w:p>
    <w:p w:rsidR="00645C55" w:rsidRPr="00B346D1" w:rsidRDefault="00645C55" w:rsidP="00B346D1">
      <w:r w:rsidRPr="00B346D1">
        <w:t>A) шабакаҳои саросарӣ кампютерҳои дар масофаҳаи дуру наздик ҷойгирбударо барои истифодабарии захираҳои ҷаҳонии иттилоот муттаҳид менамояд;) шабакаи кампютерие, ки шабакаҳои маҳаллии як коргоҳи бузургро байни ҳамдигар муттаҳид менамояд;) барои пайваст намудани кампютерҳое, дар як маҳалла;) барои ҳалли масъалаҳои пайвасти шабакаҳои саросарӣ;) барои ҳалли масъалаҳои дар як шабака пайвастани шабакаҳои маҳаллӣ ва компютерҳои алоҳида;</w:t>
      </w:r>
    </w:p>
    <w:p w:rsidR="00645C55" w:rsidRPr="00B346D1" w:rsidRDefault="00645C55" w:rsidP="00B346D1">
      <w:r w:rsidRPr="00B346D1">
        <w:t>323.</w:t>
      </w:r>
    </w:p>
    <w:p w:rsidR="00645C55" w:rsidRPr="00B346D1" w:rsidRDefault="00645C55" w:rsidP="00B346D1">
      <w:r w:rsidRPr="00B346D1">
        <w:t>Иттилооти “аниқ”?</w:t>
      </w:r>
    </w:p>
    <w:p w:rsidR="00645C55" w:rsidRPr="00B346D1" w:rsidRDefault="00645C55" w:rsidP="00B346D1">
      <w:r w:rsidRPr="00B346D1">
        <w:t xml:space="preserve">A) Иттилоот аниқ ҳисобида мешавад, агар вай дараҷаи беҳтари наздикии вазъи аслии обьект, раванд ё рӯйдодро инъикос намояд; </w:t>
      </w:r>
    </w:p>
    <w:p w:rsidR="00645C55" w:rsidRPr="00B346D1" w:rsidRDefault="00645C55" w:rsidP="00B346D1">
      <w:r w:rsidRPr="00B346D1">
        <w:t>B) Иттилоот аниқ ҳисобида мешавад, агар вай дар шароити доимо тағйирёбанда воқеиятро дуруст инъикос намояд;) Иттилоот аниқ ҳисобида мешавад, агар вай барои фаҳмиши вазъи асл ва қабули қарори дахлдор кифоя бошад;) Иттилоот аниқ ҳисобида мешавад, ки бо ёрии он кадом масъалаҳо ҳал карда мешаванд;) Иттилоот аниқ ҳисобида мешавад, агар вай тарзе ифода шуда бошад, ки дастраси истифодабаранда бошад;</w:t>
      </w:r>
    </w:p>
    <w:p w:rsidR="00645C55" w:rsidRPr="00B346D1" w:rsidRDefault="00645C55" w:rsidP="00B346D1">
      <w:r w:rsidRPr="00B346D1">
        <w:t>324.</w:t>
      </w:r>
    </w:p>
    <w:p w:rsidR="00645C55" w:rsidRPr="00B346D1" w:rsidRDefault="00645C55" w:rsidP="00B346D1">
      <w:r w:rsidRPr="00B346D1">
        <w:t>Захираҳои иттилоотӣ?</w:t>
      </w:r>
    </w:p>
    <w:p w:rsidR="00645C55" w:rsidRPr="00B346D1" w:rsidRDefault="00645C55" w:rsidP="00B346D1">
      <w:r w:rsidRPr="00B346D1">
        <w:t>A) моддӣ, табиӣ, меҳнатӣ, молиявӣ, энергетикӣ;) саноатӣ, ҷомеаӣ, молӣ;) системавӣ, барномавӣ, табиӣ;</w:t>
      </w:r>
    </w:p>
    <w:p w:rsidR="00645C55" w:rsidRPr="00B346D1" w:rsidRDefault="00645C55" w:rsidP="00B346D1">
      <w:r w:rsidRPr="00B346D1">
        <w:t>D) интернетӣ, энергетикӣ;) моддӣ, ашёи, масолеҳӣ;</w:t>
      </w:r>
    </w:p>
    <w:p w:rsidR="00645C55" w:rsidRPr="00B346D1" w:rsidRDefault="00645C55" w:rsidP="00B346D1">
      <w:r w:rsidRPr="00B346D1">
        <w:t>325.</w:t>
      </w:r>
    </w:p>
    <w:p w:rsidR="00645C55" w:rsidRPr="00B346D1" w:rsidRDefault="00645C55" w:rsidP="00B346D1">
      <w:r w:rsidRPr="00B346D1">
        <w:t>Дар системаи ҳисоби ғайримавқеи ҳарфи M кадом ададро тасвир мекунад?</w:t>
      </w:r>
    </w:p>
    <w:p w:rsidR="00645C55" w:rsidRPr="00B346D1" w:rsidRDefault="00645C55" w:rsidP="00B346D1">
      <w:r w:rsidRPr="00B346D1">
        <w:t>A) 1;) 100;) 30;) 500;</w:t>
      </w:r>
    </w:p>
    <w:p w:rsidR="00645C55" w:rsidRPr="00B346D1" w:rsidRDefault="00645C55" w:rsidP="00B346D1">
      <w:r w:rsidRPr="00B346D1">
        <w:t>E) 1000;</w:t>
      </w:r>
    </w:p>
    <w:p w:rsidR="00645C55" w:rsidRPr="00B346D1" w:rsidRDefault="00645C55" w:rsidP="00B346D1">
      <w:r w:rsidRPr="00B346D1">
        <w:t>326.</w:t>
      </w:r>
    </w:p>
    <w:p w:rsidR="00645C55" w:rsidRPr="00B346D1" w:rsidRDefault="00645C55" w:rsidP="00B346D1">
      <w:r w:rsidRPr="00B346D1">
        <w:t>1111-ро аз системаи хисоби дуи ба системаи хисоби дахи баргардонем кадоме аз ин ададҳо ҳосил мешавад?</w:t>
      </w:r>
    </w:p>
    <w:p w:rsidR="00645C55" w:rsidRPr="00B346D1" w:rsidRDefault="00645C55" w:rsidP="00B346D1">
      <w:r w:rsidRPr="00B346D1">
        <w:t>A) 4;</w:t>
      </w:r>
    </w:p>
    <w:p w:rsidR="00645C55" w:rsidRPr="00B346D1" w:rsidRDefault="00645C55" w:rsidP="00B346D1">
      <w:r w:rsidRPr="00B346D1">
        <w:t>B) 15;) 10;) 23;</w:t>
      </w:r>
    </w:p>
    <w:p w:rsidR="00645C55" w:rsidRPr="00B346D1" w:rsidRDefault="00645C55" w:rsidP="00B346D1">
      <w:r w:rsidRPr="00B346D1">
        <w:t>E) 16;</w:t>
      </w:r>
    </w:p>
    <w:p w:rsidR="00645C55" w:rsidRPr="00B346D1" w:rsidRDefault="00645C55" w:rsidP="00B346D1">
      <w:r w:rsidRPr="00B346D1">
        <w:t>327.</w:t>
      </w:r>
    </w:p>
    <w:p w:rsidR="00645C55" w:rsidRPr="00B346D1" w:rsidRDefault="00645C55" w:rsidP="00B346D1">
      <w:r w:rsidRPr="00B346D1">
        <w:t>100-ро аз системаи хисоби дуи ба системаи хисоби дахи баргардонем кадоме аз ин ададҳо ҳосил мешавад?</w:t>
      </w:r>
    </w:p>
    <w:p w:rsidR="00645C55" w:rsidRPr="00B346D1" w:rsidRDefault="00645C55" w:rsidP="00B346D1">
      <w:r w:rsidRPr="00B346D1">
        <w:t>A) 10;) 5;) 6;</w:t>
      </w:r>
    </w:p>
    <w:p w:rsidR="00645C55" w:rsidRPr="00B346D1" w:rsidRDefault="00645C55" w:rsidP="00B346D1">
      <w:r w:rsidRPr="00B346D1">
        <w:t>D) 4;</w:t>
      </w:r>
    </w:p>
    <w:p w:rsidR="00645C55" w:rsidRPr="00B346D1" w:rsidRDefault="00645C55" w:rsidP="00B346D1">
      <w:r w:rsidRPr="00B346D1">
        <w:t>E) 7;</w:t>
      </w:r>
    </w:p>
    <w:p w:rsidR="00645C55" w:rsidRPr="00B346D1" w:rsidRDefault="00645C55" w:rsidP="00B346D1">
      <w:r w:rsidRPr="00B346D1">
        <w:t>328.</w:t>
      </w:r>
    </w:p>
    <w:p w:rsidR="00645C55" w:rsidRPr="00B346D1" w:rsidRDefault="00645C55" w:rsidP="00B346D1">
      <w:r w:rsidRPr="00B346D1">
        <w:t>11111111-ро аз системаи хисоби дуи ба системаи хисоби дахи баргардонем кадоме аз ин ададҳо ҳосил мешавад?</w:t>
      </w:r>
    </w:p>
    <w:p w:rsidR="00645C55" w:rsidRPr="00B346D1" w:rsidRDefault="00645C55" w:rsidP="00B346D1">
      <w:r w:rsidRPr="00B346D1">
        <w:t>A) 255;) 100;) 232;) 52;) 321;</w:t>
      </w:r>
    </w:p>
    <w:p w:rsidR="00645C55" w:rsidRPr="00B346D1" w:rsidRDefault="00645C55" w:rsidP="00B346D1">
      <w:r w:rsidRPr="00B346D1">
        <w:t>329.</w:t>
      </w:r>
    </w:p>
    <w:p w:rsidR="00645C55" w:rsidRPr="00B346D1" w:rsidRDefault="00645C55" w:rsidP="00B346D1">
      <w:r w:rsidRPr="00B346D1">
        <w:t>255-ро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11111100111;) 100111111;) 00001111;</w:t>
      </w:r>
    </w:p>
    <w:p w:rsidR="00645C55" w:rsidRPr="00B346D1" w:rsidRDefault="00645C55" w:rsidP="00B346D1">
      <w:r w:rsidRPr="00B346D1">
        <w:t>D) 11111111;) 100000;</w:t>
      </w:r>
    </w:p>
    <w:p w:rsidR="00645C55" w:rsidRPr="00B346D1" w:rsidRDefault="00645C55" w:rsidP="00B346D1">
      <w:r w:rsidRPr="00B346D1">
        <w:t>330.</w:t>
      </w:r>
    </w:p>
    <w:p w:rsidR="00645C55" w:rsidRPr="00B346D1" w:rsidRDefault="00645C55" w:rsidP="00B346D1">
      <w:r w:rsidRPr="00B346D1">
        <w:t>Равзанаи папкаҳо ……?</w:t>
      </w:r>
    </w:p>
    <w:p w:rsidR="00645C55" w:rsidRPr="00B346D1" w:rsidRDefault="00645C55" w:rsidP="00B346D1">
      <w:r w:rsidRPr="00B346D1">
        <w:t>A) равзанаи папкаҳо объектҳоеро, ки дар онҳо файлҳо ва папкаҳо нигоҳ дошта мешавад ва кор бо ин объектҳо карда мешавад, тасвир менамояд;) равзанаи папкахо барои идора намудани дигар обьектхои Windows хизмат мерасонад;) равзанаи папкахо барои нигох доштани информатсияхои табиати гуногундошта ба монанди матнхо, расмҳо, таблитсаҳои электронӣ ва ғайраҳо истифода бурда мешавад;</w:t>
      </w:r>
    </w:p>
    <w:p w:rsidR="00645C55" w:rsidRPr="00B346D1" w:rsidRDefault="00645C55" w:rsidP="00B346D1">
      <w:r w:rsidRPr="00B346D1">
        <w:t>D) равзанаи папкахо барои кор бо программа хуччат;) равзанаи папкахо барои кор бо барномаҳо пешбинӣ шудааст;</w:t>
      </w:r>
    </w:p>
    <w:p w:rsidR="00645C55" w:rsidRPr="00B346D1" w:rsidRDefault="00645C55" w:rsidP="00B346D1">
      <w:r w:rsidRPr="00B346D1">
        <w:t>331.</w:t>
      </w:r>
    </w:p>
    <w:p w:rsidR="00645C55" w:rsidRPr="00B346D1" w:rsidRDefault="00645C55" w:rsidP="00B346D1">
      <w:r w:rsidRPr="00B346D1">
        <w:t>Равзанаи муколамавӣ?</w:t>
      </w:r>
    </w:p>
    <w:p w:rsidR="00645C55" w:rsidRPr="00B346D1" w:rsidRDefault="00645C55" w:rsidP="00B346D1">
      <w:r w:rsidRPr="00B346D1">
        <w:t>A) ин равзана дар вақти интихоби фармонҳо кушода шуда бо пешниҳоди шартҳо, фармонҳо иҷро мегардад. Равзанаи муколамавӣ, равзанаи системаҳои маълумотдиҳии Windows ба шумор меравад;) ин равзана барои идора намудани дигар обьектхои Windows хизмат мерасонад;) ин равзана барои нигоҳ доштани информатсияҳои табиати гуногундошта ба монанди матнҳо, расмҳо, таблитсаҳои электронӣ ва ғайраҳо истифода бурда мешавад;) ин равзана барои кор бо программа хуччат;) ин равзана барои кор бо барномаҳо пешбинӣ шудааст;</w:t>
      </w:r>
    </w:p>
    <w:p w:rsidR="00645C55" w:rsidRPr="00B346D1" w:rsidRDefault="00645C55" w:rsidP="00B346D1">
      <w:r w:rsidRPr="00B346D1">
        <w:t>332.</w:t>
      </w:r>
    </w:p>
    <w:p w:rsidR="00645C55" w:rsidRPr="00B346D1" w:rsidRDefault="00645C55" w:rsidP="00B346D1">
      <w:r w:rsidRPr="00B346D1">
        <w:t>Равзанаи ахборхо?</w:t>
      </w:r>
    </w:p>
    <w:p w:rsidR="00645C55" w:rsidRPr="00B346D1" w:rsidRDefault="00645C55" w:rsidP="00B346D1">
      <w:r w:rsidRPr="00B346D1">
        <w:t>A) дар чунин равзана ахборҳои огоҳкунанда бароварда мешавад, ки ин равзана одатан як тугмачаи «ОК» дорад;) ин равзана барои идора намудани дигар обьектхои Windows хизмат мерасонад;) ин равзана барои нигоҳ доштани информатсияҳои табиати гуногундошта ба монанди матнҳо, расмҳо, таблитсаҳои электронӣ ва ғайраҳо истифода бурда мешавад;) ин равзана барои кор бо программа хуччат;) ин равзана барои кор бо барномаҳо пешбинӣ шудааст;</w:t>
      </w:r>
    </w:p>
    <w:p w:rsidR="00645C55" w:rsidRPr="00B346D1" w:rsidRDefault="00645C55" w:rsidP="00B346D1">
      <w:r w:rsidRPr="00B346D1">
        <w:t>333.</w:t>
      </w:r>
    </w:p>
    <w:p w:rsidR="00645C55" w:rsidRPr="00B346D1" w:rsidRDefault="00645C55" w:rsidP="00B346D1">
      <w:r w:rsidRPr="00B346D1">
        <w:t>Равзанаи барои ……?</w:t>
      </w:r>
    </w:p>
    <w:p w:rsidR="00645C55" w:rsidRPr="00B346D1" w:rsidRDefault="00645C55" w:rsidP="00B346D1">
      <w:r w:rsidRPr="00B346D1">
        <w:t>A) равзана барои идора намудани дигар обьектхои Windows хизмат мерасонад;</w:t>
      </w:r>
    </w:p>
    <w:p w:rsidR="00645C55" w:rsidRPr="00B346D1" w:rsidRDefault="00645C55" w:rsidP="00B346D1">
      <w:r w:rsidRPr="00B346D1">
        <w:t>B) равзана барои объектҳоеро, ки дар онҳо файлҳо ва папкаҳо нигоҳ дошта мешавад ва кор бо ин объектҳо карда мешавад, тасвир менамояд;) равзана барои нигоҳ доштани информатсияҳои табиати гуногундошта ба монанди матнҳо, расмҳо, таблитсаҳои электронӣ ва ғайраҳо истифода бурда мешавад;) равзана барои кор бо программа, хуччат;) равзана барои кор бо барномаҳо пешбинӣ шудааст;</w:t>
      </w:r>
    </w:p>
    <w:p w:rsidR="00645C55" w:rsidRPr="00B346D1" w:rsidRDefault="00645C55" w:rsidP="00B346D1">
      <w:r w:rsidRPr="00B346D1">
        <w:t>334.</w:t>
      </w:r>
    </w:p>
    <w:p w:rsidR="00645C55" w:rsidRPr="00B346D1" w:rsidRDefault="00645C55" w:rsidP="00B346D1">
      <w:r w:rsidRPr="00B346D1">
        <w:t>Папка барои ……?</w:t>
      </w:r>
    </w:p>
    <w:p w:rsidR="00645C55" w:rsidRPr="00B346D1" w:rsidRDefault="00645C55" w:rsidP="00B346D1">
      <w:r w:rsidRPr="00B346D1">
        <w:t>A) барои нигоҳ доштани зерпапкаҳо, ҳуҷҷатҳо программаҳо истифода бурда мешавад;</w:t>
      </w:r>
    </w:p>
    <w:p w:rsidR="00645C55" w:rsidRPr="00B346D1" w:rsidRDefault="00645C55" w:rsidP="00B346D1">
      <w:r w:rsidRPr="00B346D1">
        <w:t>B) барои объектҳоеро, ки дар онҳо файлҳо ва папкаҳо нигоҳ дошта мешавад ва кор бо ин объектҳо карда мешавад, тасвир менамояд;) барои нигох доштани информатсияхои табиати гуногундошта ба монанди матнхо, расмхо, таблитсахои электрони ва ғайрахо истифода бурда мешавад;) барои кор бо программа, хуччат;) барои кор бо барномаҳо пешбинӣ шудааст;</w:t>
      </w:r>
    </w:p>
    <w:p w:rsidR="00645C55" w:rsidRPr="00B346D1" w:rsidRDefault="00645C55" w:rsidP="00B346D1">
      <w:r w:rsidRPr="00B346D1">
        <w:t>335.</w:t>
      </w:r>
    </w:p>
    <w:p w:rsidR="00645C55" w:rsidRPr="00B346D1" w:rsidRDefault="00645C55" w:rsidP="00B346D1">
      <w:r w:rsidRPr="00B346D1">
        <w:t>Ҳуҷҷат барои ……?</w:t>
      </w:r>
    </w:p>
    <w:p w:rsidR="00645C55" w:rsidRPr="00B346D1" w:rsidRDefault="00645C55" w:rsidP="00B346D1">
      <w:r w:rsidRPr="00B346D1">
        <w:t>A)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</w:p>
    <w:p w:rsidR="00645C55" w:rsidRPr="00B346D1" w:rsidRDefault="00645C55" w:rsidP="00B346D1">
      <w:r w:rsidRPr="00B346D1">
        <w:t>B) барои объектҳоеро, ки дар онҳо файлҳо ва папкаҳо нигоҳ дошта мешавад ва кор бо ин объектҳо карда мешавад, тасвир менамояд;) барои элементҳои якхела кор карда мешавад;) барои кор бо программа, хуччат;) барои кор бо барномаҳо пешбинӣ шудааст;</w:t>
      </w:r>
    </w:p>
    <w:p w:rsidR="00645C55" w:rsidRPr="00B346D1" w:rsidRDefault="00645C55" w:rsidP="00B346D1">
      <w:r w:rsidRPr="00B346D1">
        <w:t>336.</w:t>
      </w:r>
    </w:p>
    <w:p w:rsidR="00645C55" w:rsidRPr="00B346D1" w:rsidRDefault="00645C55" w:rsidP="00B346D1">
      <w:r w:rsidRPr="00B346D1">
        <w:t>Программа барои ……?</w:t>
      </w:r>
    </w:p>
    <w:p w:rsidR="00645C55" w:rsidRPr="00B346D1" w:rsidRDefault="00645C55" w:rsidP="00B346D1">
      <w:r w:rsidRPr="00B346D1">
        <w:t>A) барои сохтани ҳуҷҷатҳо истифода бурда мешавад;) барои объектҳоеро, ки дар онҳо файлҳо ва папкаҳо нигоҳ дошта мешавад ва кор бо ин объектҳо карда мешавад, тасвир менамояд;) барои элементҳои якхела кор карда мешавад;) барои кор бо программа, хуччат;) барои кор бо барномаҳо пешбинӣ шудааст;</w:t>
      </w:r>
    </w:p>
    <w:p w:rsidR="00645C55" w:rsidRPr="00B346D1" w:rsidRDefault="00645C55" w:rsidP="00B346D1">
      <w:r w:rsidRPr="00B346D1">
        <w:t>337.</w:t>
      </w:r>
    </w:p>
    <w:p w:rsidR="00645C55" w:rsidRPr="00B346D1" w:rsidRDefault="00645C55" w:rsidP="00B346D1">
      <w:r w:rsidRPr="00B346D1">
        <w:t>Менюи «Пуск»- фармони «Программы» барои чи хизмат мекунад?</w:t>
      </w:r>
    </w:p>
    <w:p w:rsidR="00645C55" w:rsidRPr="00B346D1" w:rsidRDefault="00645C55" w:rsidP="00B346D1">
      <w:r w:rsidRPr="00B346D1">
        <w:t>A) ин фармон рӯйхати номҳои барномаҳо (иловаҳои) Windows-ро пешниҳод мекунд;) ин фармон рӯйхати номҳои якчанд файлҳоеро, ки бори охирин кушода шудаанд, пешниҳод мекунад;) бо ёрии ин фармон таҷҳизотҳое, ки дар компютер пайваст карда шудаанд, ҷӯр карда мешаванд;) бо ёрии ин фармон файл папкаҳо ва таҷҳизотҳои дар компютер буда дарёфт карда мешаванд;) ин фармон дар бораи тарзи кор бо системаи амалиётии «Windows» ба истифодабаранда маълумот медихад;</w:t>
      </w:r>
    </w:p>
    <w:p w:rsidR="00645C55" w:rsidRPr="00B346D1" w:rsidRDefault="00645C55" w:rsidP="00B346D1">
      <w:r w:rsidRPr="00B346D1">
        <w:t>338.</w:t>
      </w:r>
    </w:p>
    <w:p w:rsidR="00645C55" w:rsidRPr="00B346D1" w:rsidRDefault="00645C55" w:rsidP="00B346D1">
      <w:r w:rsidRPr="00B346D1">
        <w:t>55-ро аз системаи хисоби дахи ба системаи хисоби хашти баргардонем кадоме аз ин ададҳо ҳосил мешавад?</w:t>
      </w:r>
    </w:p>
    <w:p w:rsidR="00645C55" w:rsidRPr="00B346D1" w:rsidRDefault="00645C55" w:rsidP="00B346D1">
      <w:r w:rsidRPr="00B346D1">
        <w:t>A) 45;) 100;) 66;</w:t>
      </w:r>
    </w:p>
    <w:p w:rsidR="00645C55" w:rsidRPr="00B346D1" w:rsidRDefault="00645C55" w:rsidP="00B346D1">
      <w:r w:rsidRPr="00B346D1">
        <w:t>D) 67;</w:t>
      </w:r>
    </w:p>
    <w:p w:rsidR="00645C55" w:rsidRPr="00B346D1" w:rsidRDefault="00645C55" w:rsidP="00B346D1">
      <w:r w:rsidRPr="00B346D1">
        <w:t>E) 10;</w:t>
      </w:r>
    </w:p>
    <w:p w:rsidR="00645C55" w:rsidRPr="00B346D1" w:rsidRDefault="00645C55" w:rsidP="00B346D1">
      <w:r w:rsidRPr="00B346D1">
        <w:t>339.</w:t>
      </w:r>
    </w:p>
    <w:p w:rsidR="00645C55" w:rsidRPr="00B346D1" w:rsidRDefault="00645C55" w:rsidP="00B346D1">
      <w:r w:rsidRPr="00B346D1">
        <w:t>700-ро аз системаи хисоби дахи ба системаи хисоби шонздахи баргардонем кадоме аз ин ададҳо ҳосил мешавад?</w:t>
      </w:r>
    </w:p>
    <w:p w:rsidR="00645C55" w:rsidRPr="00B346D1" w:rsidRDefault="00645C55" w:rsidP="00B346D1">
      <w:r w:rsidRPr="00B346D1">
        <w:t>A) 1021;</w:t>
      </w:r>
    </w:p>
    <w:p w:rsidR="00645C55" w:rsidRPr="00B346D1" w:rsidRDefault="00645C55" w:rsidP="00B346D1">
      <w:r w:rsidRPr="00B346D1">
        <w:t>B) 1111;) 632;</w:t>
      </w:r>
    </w:p>
    <w:p w:rsidR="00645C55" w:rsidRPr="00B346D1" w:rsidRDefault="00645C55" w:rsidP="00B346D1">
      <w:r w:rsidRPr="00B346D1">
        <w:t>D) 1274;) 783;</w:t>
      </w:r>
    </w:p>
    <w:p w:rsidR="00645C55" w:rsidRPr="00B346D1" w:rsidRDefault="00645C55" w:rsidP="00B346D1">
      <w:r w:rsidRPr="00B346D1">
        <w:t>340.</w:t>
      </w:r>
    </w:p>
    <w:p w:rsidR="00645C55" w:rsidRPr="00B346D1" w:rsidRDefault="00645C55" w:rsidP="00B346D1">
      <w:r w:rsidRPr="00B346D1">
        <w:t>2033-ро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11111110001;) 1001111111111;) 00001111;) 1111101;) 100000;</w:t>
      </w:r>
    </w:p>
    <w:p w:rsidR="00645C55" w:rsidRPr="00B346D1" w:rsidRDefault="00645C55" w:rsidP="00B346D1">
      <w:r w:rsidRPr="00B346D1">
        <w:t>341.</w:t>
      </w:r>
    </w:p>
    <w:p w:rsidR="00645C55" w:rsidRPr="00B346D1" w:rsidRDefault="00645C55" w:rsidP="00B346D1">
      <w:r w:rsidRPr="00B346D1">
        <w:t>2019-ро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11111100011;) 100111111;) 00001111;) 1111101;) 100000;</w:t>
      </w:r>
    </w:p>
    <w:p w:rsidR="00645C55" w:rsidRPr="00B346D1" w:rsidRDefault="00645C55" w:rsidP="00B346D1">
      <w:r w:rsidRPr="00B346D1">
        <w:t>342.</w:t>
      </w:r>
    </w:p>
    <w:p w:rsidR="00645C55" w:rsidRPr="00B346D1" w:rsidRDefault="00645C55" w:rsidP="00B346D1">
      <w:r w:rsidRPr="00B346D1">
        <w:t>2042-ро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11111111010;) 100111;) 00001111;) 1111101;) 100000;</w:t>
      </w:r>
    </w:p>
    <w:p w:rsidR="00645C55" w:rsidRPr="00B346D1" w:rsidRDefault="00645C55" w:rsidP="00B346D1">
      <w:r w:rsidRPr="00B346D1">
        <w:t>343.</w:t>
      </w:r>
    </w:p>
    <w:p w:rsidR="00645C55" w:rsidRPr="00B346D1" w:rsidRDefault="00645C55" w:rsidP="00B346D1">
      <w:r w:rsidRPr="00B346D1">
        <w:t>2028-ро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11111101100;) 100111;) 1000101111;) 1111101;) 100000;</w:t>
      </w:r>
    </w:p>
    <w:p w:rsidR="00645C55" w:rsidRPr="00B346D1" w:rsidRDefault="00645C55" w:rsidP="00B346D1">
      <w:r w:rsidRPr="00B346D1">
        <w:t>344.</w:t>
      </w:r>
    </w:p>
    <w:p w:rsidR="00645C55" w:rsidRPr="00B346D1" w:rsidRDefault="00645C55" w:rsidP="00B346D1">
      <w:r w:rsidRPr="00B346D1">
        <w:t>2047-ро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11111111111;) 100111;) 00001111;) 1111101;) 100000;</w:t>
      </w:r>
    </w:p>
    <w:p w:rsidR="00645C55" w:rsidRPr="00B346D1" w:rsidRDefault="00645C55" w:rsidP="00B346D1">
      <w:r w:rsidRPr="00B346D1">
        <w:t>345.</w:t>
      </w:r>
    </w:p>
    <w:p w:rsidR="00645C55" w:rsidRPr="00B346D1" w:rsidRDefault="00645C55" w:rsidP="00B346D1">
      <w:r w:rsidRPr="00B346D1">
        <w:t>2013-ро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11111011101;) 1001111011;) 00001111;) 1111101;) 100000;</w:t>
      </w:r>
    </w:p>
    <w:p w:rsidR="00645C55" w:rsidRPr="00B346D1" w:rsidRDefault="00645C55" w:rsidP="00B346D1">
      <w:r w:rsidRPr="00B346D1">
        <w:t>346.</w:t>
      </w:r>
    </w:p>
    <w:p w:rsidR="00645C55" w:rsidRPr="00B346D1" w:rsidRDefault="00645C55" w:rsidP="00B346D1">
      <w:r w:rsidRPr="00B346D1">
        <w:t>Менюи «Пуск»- фармони «Документы» барои чи хизмат мекунад?</w:t>
      </w:r>
    </w:p>
    <w:p w:rsidR="00645C55" w:rsidRPr="00B346D1" w:rsidRDefault="00645C55" w:rsidP="00B346D1">
      <w:r w:rsidRPr="00B346D1">
        <w:t>A) ин фармон рӯйхати номҳои якчанд файлҳоеро, ки бори охирин кушода шудаанд, пешниҳод мекунад;) ин фармон рӯйхати номҳои барномаҳо (иловаҳои) Windows-ро пешниҳод мекунад;) бо ёрии ин фармон таxҳизотҳое, ки дар компютер пайваст карда шудаанд, ҷӯр карда мешаванд;) бо ёрии ин фармон файл папкаҳо ва таҷҳизотҳои дар компютер буда дарёфт карда мешаванд;) ин фармон дар бораи тарзи кор бо системаи амалиётии «Windows» ба истифодабаранда маълумот медиҳад;</w:t>
      </w:r>
    </w:p>
    <w:p w:rsidR="00645C55" w:rsidRPr="00B346D1" w:rsidRDefault="00645C55" w:rsidP="00B346D1">
      <w:r w:rsidRPr="00B346D1">
        <w:t>347.</w:t>
      </w:r>
    </w:p>
    <w:p w:rsidR="00645C55" w:rsidRPr="00B346D1" w:rsidRDefault="00645C55" w:rsidP="00B346D1">
      <w:r w:rsidRPr="00B346D1">
        <w:t>Менюи «Пуск»- фармони «Завершение сеанса» барои чи хизмат мекунад?</w:t>
      </w:r>
    </w:p>
    <w:p w:rsidR="00645C55" w:rsidRPr="00B346D1" w:rsidRDefault="00645C55" w:rsidP="00B346D1">
      <w:r w:rsidRPr="00B346D1">
        <w:t>A) ин фармон барои қатъ гардонидани кори истифодабарандае, ки бо коди худ корро дар компютер сар кардааст;) ин фармон рӯйхати номҳои барномаҳо (иловаҳои) Windows-ро пешниҳод мекунад;) бо ёрии ин фармон таҷҳизотҳое, ки дар компютер пайваст карда шудаанд, ҷӯр карда мешаванд;) бо ёрии ин фармон файл папкаҳо ва таҷҳизотҳои дар компютер буда дарёфт карда мешаванд;) ин фармон дар бораи тарзи кор бо системаи амалиётии «Windows» ба истифодабаранда маълумот медиҳад;</w:t>
      </w:r>
    </w:p>
    <w:p w:rsidR="00645C55" w:rsidRPr="00B346D1" w:rsidRDefault="00645C55" w:rsidP="00B346D1">
      <w:r w:rsidRPr="00B346D1">
        <w:t>348.</w:t>
      </w:r>
    </w:p>
    <w:p w:rsidR="00645C55" w:rsidRPr="00B346D1" w:rsidRDefault="00645C55" w:rsidP="00B346D1">
      <w:r w:rsidRPr="00B346D1">
        <w:t>Менюи «Пуск»-фармони «Выполнить» барои чи хизмат мекунад?</w:t>
      </w:r>
    </w:p>
    <w:p w:rsidR="00645C55" w:rsidRPr="00B346D1" w:rsidRDefault="00645C55" w:rsidP="00B346D1">
      <w:r w:rsidRPr="00B346D1">
        <w:t>A) бо ёрии ин фармон истифодабаранда метавонад барномаҳои даркориро ба кор дарорад;) ин фармон рӯйхати номҳои барномаҳо (иловаҳои) Windows-ро пешниҳод мекунад;) бо ёрии ин фармон таҷҳизотҳое, ки дар компютер пайваст карда шудаанд, ҷӯр карда мешаванд;) бо ёрии ин фармон файл папкаҳо ва таҷҳизотҳои дар компютер буда дарёфт карда мешаванд;) ин фармон дар бораи тарзи кор бо системаи амалиётии «Windows» ба истифодабаранда маълумот медиҳад;</w:t>
      </w:r>
    </w:p>
    <w:p w:rsidR="00645C55" w:rsidRPr="00B346D1" w:rsidRDefault="00645C55" w:rsidP="00B346D1">
      <w:r w:rsidRPr="00B346D1">
        <w:t>349.</w:t>
      </w:r>
    </w:p>
    <w:p w:rsidR="00645C55" w:rsidRPr="00B346D1" w:rsidRDefault="00645C55" w:rsidP="00B346D1">
      <w:r w:rsidRPr="00B346D1">
        <w:t>Менюи «Пуск»- фармони «Справка» барои чи хизмат мекунад?</w:t>
      </w:r>
    </w:p>
    <w:p w:rsidR="00645C55" w:rsidRPr="00B346D1" w:rsidRDefault="00645C55" w:rsidP="00B346D1">
      <w:r w:rsidRPr="00B346D1">
        <w:t>A) ин фармон дар бораи тарзи кор бо системаи амалиётии «Windows» ба истифодабаранда маълумот медиҳад;) ин фармон рӯйхати номҳои барномаҳо (иловаҳои) Windows-ро пешниҳод мекунад;) бо ёрии ин фармон таҷҳизотҳое, ки дар компютер пайваст карда шудаанд, ҷӯр карда мешаванд;) бо ёрии ин фармон файл папкаҳо ва таҷҳизотҳои дар компютер буда дарёфт карда мешаванд;) бо ёрии ин фармон истифодабаранда метавонад барномаҳои даркориро ба кор дарорад;</w:t>
      </w:r>
    </w:p>
    <w:p w:rsidR="00645C55" w:rsidRPr="00B346D1" w:rsidRDefault="00645C55" w:rsidP="00B346D1">
      <w:r w:rsidRPr="00B346D1">
        <w:t>350.</w:t>
      </w:r>
    </w:p>
    <w:p w:rsidR="00645C55" w:rsidRPr="00B346D1" w:rsidRDefault="00645C55" w:rsidP="00B346D1">
      <w:r w:rsidRPr="00B346D1">
        <w:t>Менюи «Пуск»- фармони «Найти» барои чи хизмат мекунад?</w:t>
      </w:r>
    </w:p>
    <w:p w:rsidR="00645C55" w:rsidRPr="00B346D1" w:rsidRDefault="00645C55" w:rsidP="00B346D1">
      <w:r w:rsidRPr="00B346D1">
        <w:t>A) бо ёрии ин фармон файл папкаҳо ва таҷҳизотҳои дар компютер буда дарёфт карда мешаванд;) ин фармон рӯйхати номҳои барномаҳо (иловаҳои) Windows-ро пешниҳод мекунад;) бо ёрии ин фармон таҷҳизотҳое, ки дар компютер пайваст карда шудаанд, ҷӯр карда мешаванд;) ин фармон дар бораи тарзи кор бо системаи амалиётии «Windows» ба истифодабаранда маълумот медиҳад;) бо ёрии ин фармон истифодабаранда метавонад барномаҳои даркориро ба кор дарорад;</w:t>
      </w:r>
    </w:p>
    <w:p w:rsidR="00645C55" w:rsidRPr="00B346D1" w:rsidRDefault="00645C55" w:rsidP="00B346D1">
      <w:r w:rsidRPr="00B346D1">
        <w:t>351.</w:t>
      </w:r>
    </w:p>
    <w:p w:rsidR="00645C55" w:rsidRPr="00B346D1" w:rsidRDefault="00645C55" w:rsidP="00B346D1">
      <w:r w:rsidRPr="00B346D1">
        <w:t>Менюи «Пуск»-фармони «Настройка» барои чи хизмат мекунад?</w:t>
      </w:r>
    </w:p>
    <w:p w:rsidR="00645C55" w:rsidRPr="00B346D1" w:rsidRDefault="00645C55" w:rsidP="00B346D1">
      <w:r w:rsidRPr="00B346D1">
        <w:t>A) бо ёрии ин фармон таҷҳизотҳое, ки дар компютер пайваст карда шудаанд, ҷӯр карда мешаванд;) ин фармон рӯйхати номҳои барномаҳо (иловаҳои) Windows-ро пешниҳод мекунад;) бо ёрии ин фармон файл папкаҳо ва таҷҳизотҳои дар компютер буда дарёфт карда мешаванд;) ин фармон дар бораи тарзи кор бо системаи амалиётии «Windows» ба истифодабаранда маълумот медиҳад;) бо ёрии ин фармон истифодабаранда метавонад барномаҳои даркориро ба кор дарорад;</w:t>
      </w:r>
    </w:p>
    <w:p w:rsidR="00645C55" w:rsidRPr="00B346D1" w:rsidRDefault="00645C55" w:rsidP="00B346D1">
      <w:r w:rsidRPr="00B346D1">
        <w:t>352.</w:t>
      </w:r>
    </w:p>
    <w:p w:rsidR="00645C55" w:rsidRPr="00B346D1" w:rsidRDefault="00645C55" w:rsidP="00B346D1">
      <w:r w:rsidRPr="00B346D1">
        <w:t>Файлхои барномави чист?</w:t>
      </w:r>
    </w:p>
    <w:p w:rsidR="00645C55" w:rsidRPr="00B346D1" w:rsidRDefault="00645C55" w:rsidP="00B346D1">
      <w:r w:rsidRPr="00B346D1">
        <w:t>A) пайдарпаии фармонҳое, ки ба компютер чӣ кор карданро фармон медиҳанд, файлҳои барномавӣ номида мешаванд;) дар файлҳои маълумотӣ бошад маълумотҳои ададӣ ва матнӣ нигоҳ дошта мешавад;) файли барномави ин як қисми номгузошташудаи нигоҳдорандаи маълумот мебошад;) дар файлхои барномави он маълумоти муайяне нигоҳ дошта мешавад;) файли барномави метавонад матн, тасвир ё барнома бошад;</w:t>
      </w:r>
    </w:p>
    <w:p w:rsidR="00645C55" w:rsidRPr="00B346D1" w:rsidRDefault="00645C55" w:rsidP="00B346D1">
      <w:r w:rsidRPr="00B346D1">
        <w:t>353.</w:t>
      </w:r>
    </w:p>
    <w:p w:rsidR="00645C55" w:rsidRPr="00B346D1" w:rsidRDefault="00645C55" w:rsidP="00B346D1">
      <w:r w:rsidRPr="00B346D1">
        <w:t>Файлхои маълумоти чист?</w:t>
      </w:r>
    </w:p>
    <w:p w:rsidR="00645C55" w:rsidRPr="00B346D1" w:rsidRDefault="00645C55" w:rsidP="00B346D1">
      <w:r w:rsidRPr="00B346D1">
        <w:t>A) дар файлҳои маълумотӣ бошад маълумотҳои ададӣ ва матнӣ нигоҳ дошта мешавад;) пайдарпаии фармонҳое, ки ба компютер чӣ кор карданро фармон медиҳанд, файлҳои маълумоти номида мешаванд;) файли маълумоти ин як қисми номгузошташудаи нигоҳдорандаи маълумот мебошад;) дар файлхои маълумоти он маълумоти муайяне нигоҳ дошта мешавад;) файли маълумоти метавонад матн, тасвир ё барнома бошад;</w:t>
      </w:r>
    </w:p>
    <w:p w:rsidR="00645C55" w:rsidRPr="00B346D1" w:rsidRDefault="00645C55" w:rsidP="00B346D1">
      <w:r w:rsidRPr="00B346D1">
        <w:t>354.</w:t>
      </w:r>
    </w:p>
    <w:p w:rsidR="00645C55" w:rsidRPr="00B346D1" w:rsidRDefault="00645C55" w:rsidP="00B346D1">
      <w:r w:rsidRPr="00B346D1">
        <w:t>Windows XP соли чанд пайдо шуд?</w:t>
      </w:r>
    </w:p>
    <w:p w:rsidR="00645C55" w:rsidRPr="00B346D1" w:rsidRDefault="00645C55" w:rsidP="00B346D1">
      <w:r w:rsidRPr="00B346D1">
        <w:t>A) 2001;) 2002;) 2000;) 1998;) 1993;</w:t>
      </w:r>
    </w:p>
    <w:p w:rsidR="00645C55" w:rsidRPr="00B346D1" w:rsidRDefault="00645C55" w:rsidP="00B346D1">
      <w:r w:rsidRPr="00B346D1">
        <w:t>355.</w:t>
      </w:r>
    </w:p>
    <w:p w:rsidR="00645C55" w:rsidRPr="00B346D1" w:rsidRDefault="00645C55" w:rsidP="00B346D1">
      <w:r w:rsidRPr="00B346D1">
        <w:t>Windows NT соли чанд пайдо шуд?</w:t>
      </w:r>
    </w:p>
    <w:p w:rsidR="00645C55" w:rsidRPr="00B346D1" w:rsidRDefault="00645C55" w:rsidP="00B346D1">
      <w:r w:rsidRPr="00B346D1">
        <w:t>A) 1993;) 2002;) 2000;) 1998;) 2001;</w:t>
      </w:r>
    </w:p>
    <w:p w:rsidR="00645C55" w:rsidRPr="00B346D1" w:rsidRDefault="00645C55" w:rsidP="00B346D1">
      <w:r w:rsidRPr="00B346D1">
        <w:t>356.</w:t>
      </w:r>
    </w:p>
    <w:p w:rsidR="00645C55" w:rsidRPr="00B346D1" w:rsidRDefault="00645C55" w:rsidP="00B346D1">
      <w:r w:rsidRPr="00B346D1">
        <w:t>Наслҳои якуми МЭҲ?</w:t>
      </w:r>
    </w:p>
    <w:p w:rsidR="00645C55" w:rsidRPr="00B346D1" w:rsidRDefault="00645C55" w:rsidP="00B346D1">
      <w:r w:rsidRPr="00B346D1">
        <w:t>A) мошинаҳои насли якум гуфта мошинаҳоеро меноманд, ки дар сохтани онҳо лампаҳои электронӣ истифода бурда шудаанд;) дар ин мошинаҳо нимноқилҳоро истифода бурданд, ки дар асоси онҳо транзисторҳо сохта шудаанд;</w:t>
      </w:r>
    </w:p>
    <w:p w:rsidR="00645C55" w:rsidRPr="00B346D1" w:rsidRDefault="00645C55" w:rsidP="00B346D1">
      <w:r w:rsidRPr="00B346D1">
        <w:t>C) насли якум мошинаҳоеро меноманд, ки дар технологияи саноатии онҳо схемаҳои интегралӣ пайдо шуд;) таркиби асосии МЭҲ-и насли якум аз схемаҳои интегралии калон ва схемаҳои интегралии ниҳоят калон ташкил шуданд;) дар асоси ин мошинҳои насли якум роботҳо сохта шуданд, ки заводу фабрикаҳо ба воситаи онҳо кор мекунанд;</w:t>
      </w:r>
    </w:p>
    <w:p w:rsidR="00645C55" w:rsidRPr="00B346D1" w:rsidRDefault="00645C55" w:rsidP="00B346D1">
      <w:r w:rsidRPr="00B346D1">
        <w:t>357.</w:t>
      </w:r>
    </w:p>
    <w:p w:rsidR="00645C55" w:rsidRPr="00B346D1" w:rsidRDefault="00645C55" w:rsidP="00B346D1">
      <w:r w:rsidRPr="00B346D1">
        <w:t>Наслҳои дуюм МЭҲ?</w:t>
      </w:r>
    </w:p>
    <w:p w:rsidR="00645C55" w:rsidRPr="00B346D1" w:rsidRDefault="00645C55" w:rsidP="00B346D1">
      <w:r w:rsidRPr="00B346D1">
        <w:t>A) дар ин мошинаҳо нимноқилҳоро истифода бурданд, ки дар асоси онҳо транзисторҳо сохта шудаанд;) мошинаҳои насли дуюм гуфта мошинаҳоеро меноманд, ки дар сохтани онҳо лампаҳои электронӣ истифода бурда шудаанд;) насли дуюм мошинаҳоеро меноманд, ки дар технологияи саноатии онҳо схемаҳои интегралӣ пайдо шуд;) таркиби асосии МЭҲ-и насли дуюм аз схемаҳои интегралии калон ва схемаҳои интегралии ниҳоят калон ташкил шуданд;) дар асоси ин мошинҳои насли дуюм роботҳо сохта шуданд, ки заводу фабрикаҳо ба воситаи онҳо кор мекунанд;</w:t>
      </w:r>
    </w:p>
    <w:p w:rsidR="00645C55" w:rsidRPr="00B346D1" w:rsidRDefault="00645C55" w:rsidP="00B346D1">
      <w:r w:rsidRPr="00B346D1">
        <w:t>358.</w:t>
      </w:r>
    </w:p>
    <w:p w:rsidR="00645C55" w:rsidRPr="00B346D1" w:rsidRDefault="00645C55" w:rsidP="00B346D1">
      <w:r w:rsidRPr="00B346D1">
        <w:t>Наслҳои сеюм МЭҲ?</w:t>
      </w:r>
    </w:p>
    <w:p w:rsidR="00645C55" w:rsidRPr="00B346D1" w:rsidRDefault="00645C55" w:rsidP="00B346D1">
      <w:r w:rsidRPr="00B346D1">
        <w:t>A) насли сеюм мошинаҳоеро меноманд, ки дар технологияи саноатии онҳо схемаҳои интегралӣ пайдо шуд;) мошинаҳои насли сеюм гуфта мошинаҳоеро меноманд, ки дар сохтани онҳо лампаҳои электронӣ истифода бурда шудаанд;) дар ин мошинаҳо нимноқилҳоро истифода бурданд, ки дар асоси онҳо транзисторҳо сохта шудаанд;) таркиби асосии МЭҲ-и насли сеюм аз схемаҳои интегралии калон ва схемаҳои интегралии ниҳоят калон ташкил шуданд;) дар асоси ин мошинҳои насли сеюм роботҳо сохта шуданд, ки заводу фабрикаҳо ба воситаи онҳо кор мекунанд;</w:t>
      </w:r>
    </w:p>
    <w:p w:rsidR="00645C55" w:rsidRPr="00B346D1" w:rsidRDefault="00645C55" w:rsidP="00B346D1">
      <w:r w:rsidRPr="00B346D1">
        <w:t>359.</w:t>
      </w:r>
    </w:p>
    <w:p w:rsidR="00645C55" w:rsidRPr="00B346D1" w:rsidRDefault="00645C55" w:rsidP="00B346D1">
      <w:r w:rsidRPr="00B346D1">
        <w:t>Наслҳои чорум МЭҲ?</w:t>
      </w:r>
    </w:p>
    <w:p w:rsidR="00645C55" w:rsidRPr="00B346D1" w:rsidRDefault="00645C55" w:rsidP="00B346D1">
      <w:r w:rsidRPr="00B346D1">
        <w:t>A) таркиби асосии МЭҲ-и насли чорум аз схемаҳои интегралии калон ва схемаҳои интегралии ниҳоят калон ташкил шуданд;) мошинаҳои насли чорум гуфта мошинаҳоеро меноманд, ки дар сохтани онҳо лампаҳои электронӣ истифода бурда шудаанд;) дар ин мошинаҳо нимноқилҳоро истифода бурданд, ки дар асоси онҳо транзисторҳо сохта шудаанд;) насли чорум мошинаҳоеро меноманд, ки дар технологияи саноатии онҳо схемаҳои интегралӣ пайдо шуд;) дар асоси ин мошинҳои насли чорум роботҳо сохта шуданд, ки заводу фабрикаҳо ба воситаи онҳо кор мекунанд;</w:t>
      </w:r>
    </w:p>
    <w:p w:rsidR="00645C55" w:rsidRPr="00B346D1" w:rsidRDefault="00645C55" w:rsidP="00B346D1">
      <w:r w:rsidRPr="00B346D1">
        <w:t>360.</w:t>
      </w:r>
    </w:p>
    <w:p w:rsidR="00645C55" w:rsidRPr="00B346D1" w:rsidRDefault="00645C55" w:rsidP="00B346D1">
      <w:r w:rsidRPr="00B346D1">
        <w:t>Наслҳои панчум МЭҲ?</w:t>
      </w:r>
    </w:p>
    <w:p w:rsidR="00645C55" w:rsidRPr="00B346D1" w:rsidRDefault="00645C55" w:rsidP="00B346D1">
      <w:r w:rsidRPr="00B346D1">
        <w:t>A) дар асоси ин мошинҳои насли панчум роботҳо сохта шуданд, ки заводу фабрикаҳо ба воситаи онҳо кор мекунанд;) мошинаҳои насли панчум гуфта мошинаҳоеро меноманд, ки дар сохтани онҳо лампаҳои электронӣ истифода бурда шудаанд;) дар ин мошинаҳо нимноқилҳоро истифода бурданд, ки дар асоси онҳо транзисторҳо сохта шудаанд;) насли панчум мошинаҳоеро меноманд, ки дар технологияи саноатии онҳо схемаҳои интегралӣ пайдо шуд;) таркиби асосии МЭҲ-и насли панчум аз схемаҳои интегралии калон ва схемаҳои интегралии ниҳоят калон ташкил шуданд;</w:t>
      </w:r>
    </w:p>
    <w:p w:rsidR="00645C55" w:rsidRPr="00B346D1" w:rsidRDefault="00645C55" w:rsidP="00B346D1">
      <w:r w:rsidRPr="00B346D1">
        <w:t>361.</w:t>
      </w:r>
    </w:p>
    <w:p w:rsidR="00645C55" w:rsidRPr="00B346D1" w:rsidRDefault="00645C55" w:rsidP="00B346D1">
      <w:r w:rsidRPr="00B346D1">
        <w:t>Шаклҳои гуногуни навишти алгоритмҳо?</w:t>
      </w:r>
    </w:p>
    <w:p w:rsidR="00645C55" w:rsidRPr="00B346D1" w:rsidRDefault="00645C55" w:rsidP="00B346D1">
      <w:r w:rsidRPr="00B346D1">
        <w:t>A) бо ёрии матн, формулавӣ- матнӣ, забони алгоритмӣ, бо ёрии ҷадвалҳо, бо ёрии блок-схемаҳо;) барномаҳои ёрирасон буда имконияти СА-ро васеъ менамояд (барномаҳои зиддивирусӣ, архиваторҳо,);) барномаҳое, ки барномаҳоро аз забони барномасозӣ ба рамзҳои мошинӣ тарҷима мекунад;) барномаҳое, ки аз забонҳои барномасозӣ ва трансляторҳо иборат буда барои тартиб додани ҳам барномаҳои системавӣ ва ҳам барномаҳои корӣ имконият фароҳам меорад;) барномаҳое, ки барои ҳалли масъалаҳои мушаххас пешбинӣ шуданд: Word, Excel;</w:t>
      </w:r>
    </w:p>
    <w:p w:rsidR="00645C55" w:rsidRPr="00B346D1" w:rsidRDefault="00645C55" w:rsidP="00B346D1">
      <w:r w:rsidRPr="00B346D1">
        <w:t>362.</w:t>
      </w:r>
    </w:p>
    <w:p w:rsidR="00645C55" w:rsidRPr="00B346D1" w:rsidRDefault="00645C55" w:rsidP="00B346D1">
      <w:r w:rsidRPr="00B346D1">
        <w:t>Диаграмма чист?</w:t>
      </w:r>
    </w:p>
    <w:p w:rsidR="00645C55" w:rsidRPr="00B346D1" w:rsidRDefault="00645C55" w:rsidP="00B346D1">
      <w:r w:rsidRPr="00B346D1">
        <w:t>A) қисми саҳифаи кори Excel, ки бояд ба чоп бароварда шавад, диаграмма меноманд;</w:t>
      </w:r>
    </w:p>
    <w:p w:rsidR="00645C55" w:rsidRPr="00B346D1" w:rsidRDefault="00645C55" w:rsidP="00B346D1">
      <w:r w:rsidRPr="00B346D1">
        <w:t>B) ҳангоми чопи ҷадвали элекетронӣ он чизеро, ки дар экран мебинем ва он чизе, ки дар қоғаз чоп мешавад, диаграмма меноманд;</w:t>
      </w:r>
    </w:p>
    <w:p w:rsidR="00645C55" w:rsidRPr="00B346D1" w:rsidRDefault="00645C55" w:rsidP="00B346D1">
      <w:r w:rsidRPr="00B346D1">
        <w:t>C) тасвири графики додашудаҳои ададиро диаграмма меноманд;</w:t>
      </w:r>
    </w:p>
    <w:p w:rsidR="00645C55" w:rsidRPr="00B346D1" w:rsidRDefault="00645C55" w:rsidP="00B346D1">
      <w:r w:rsidRPr="00B346D1">
        <w:t>D) диаграмма – сохтори мураттаби додашудаҳо мебошад, ки барои нигоҳ доштани информатсия дар хотираи берунаи компютерҳо пешбинӣ шуда, ҳамеша мавриди навшавӣ ва истифода қарор дорад;</w:t>
      </w:r>
    </w:p>
    <w:p w:rsidR="00645C55" w:rsidRPr="00B346D1" w:rsidRDefault="00645C55" w:rsidP="00B346D1">
      <w:r w:rsidRPr="00B346D1">
        <w:t>E) маҷмӯи барномаҳое, ки барои кор бо БД пешбинӣ шуданд, диаграмма меноманд;</w:t>
      </w:r>
    </w:p>
    <w:p w:rsidR="00645C55" w:rsidRPr="00B346D1" w:rsidRDefault="00645C55" w:rsidP="00B346D1">
      <w:r w:rsidRPr="00B346D1">
        <w:t>363.</w:t>
      </w:r>
    </w:p>
    <w:p w:rsidR="00645C55" w:rsidRPr="00B346D1" w:rsidRDefault="00645C55" w:rsidP="00B346D1">
      <w:r w:rsidRPr="00B346D1">
        <w:t>ЕСЛИ –чи гуна функсия аст?</w:t>
      </w:r>
    </w:p>
    <w:p w:rsidR="00645C55" w:rsidRPr="00B346D1" w:rsidRDefault="00645C55" w:rsidP="00B346D1">
      <w:r w:rsidRPr="00B346D1">
        <w:t>A) функсияи мантиқӣ;) функсияи логарифмӣ;) функсияи тригонметрӣ;) функсияи статистикӣ;) функсияи оморӣ;</w:t>
      </w:r>
    </w:p>
    <w:p w:rsidR="00645C55" w:rsidRPr="00B346D1" w:rsidRDefault="00645C55" w:rsidP="00B346D1">
      <w:r w:rsidRPr="00B346D1">
        <w:t>364.</w:t>
      </w:r>
    </w:p>
    <w:p w:rsidR="00645C55" w:rsidRPr="00B346D1" w:rsidRDefault="00645C55" w:rsidP="00B346D1">
      <w:r w:rsidRPr="00B346D1">
        <w:t>ИЛИ – чи гунна функсия аст?</w:t>
      </w:r>
    </w:p>
    <w:p w:rsidR="00645C55" w:rsidRPr="00B346D1" w:rsidRDefault="00645C55" w:rsidP="00B346D1">
      <w:r w:rsidRPr="00B346D1">
        <w:t>A) функсияи мантиқӣ;) функсияи логарифмӣ;) функсияи тригонметрӣ;) функсияи статистикӣ;) функсияи оморӣ;</w:t>
      </w:r>
    </w:p>
    <w:p w:rsidR="00645C55" w:rsidRPr="00B346D1" w:rsidRDefault="00645C55" w:rsidP="00B346D1">
      <w:r w:rsidRPr="00B346D1">
        <w:t>365.</w:t>
      </w:r>
    </w:p>
    <w:p w:rsidR="00645C55" w:rsidRPr="00B346D1" w:rsidRDefault="00645C55" w:rsidP="00B346D1">
      <w:r w:rsidRPr="00B346D1">
        <w:t>И- чи гуна функсия аст?</w:t>
      </w:r>
    </w:p>
    <w:p w:rsidR="00645C55" w:rsidRPr="00B346D1" w:rsidRDefault="00645C55" w:rsidP="00B346D1">
      <w:r w:rsidRPr="00B346D1">
        <w:t>A) функсияи мантиқӣ;) функсияи логарифмӣ;) функсияи тригонметрӣ;) функсияи статистикӣ;) функсияи оморӣ;</w:t>
      </w:r>
    </w:p>
    <w:p w:rsidR="00645C55" w:rsidRPr="00B346D1" w:rsidRDefault="00645C55" w:rsidP="00B346D1">
      <w:r w:rsidRPr="00B346D1">
        <w:t>366.</w:t>
      </w:r>
    </w:p>
    <w:p w:rsidR="00645C55" w:rsidRPr="00B346D1" w:rsidRDefault="00645C55" w:rsidP="00B346D1">
      <w:r w:rsidRPr="00B346D1">
        <w:t>Кадоме аз инхо системаи ҳисоб мавкеи мебошад?</w:t>
      </w:r>
    </w:p>
    <w:p w:rsidR="00645C55" w:rsidRPr="00B346D1" w:rsidRDefault="00645C55" w:rsidP="00B346D1">
      <w:r w:rsidRPr="00B346D1">
        <w:t>A) дуӣ, ҳаштӣ, даҳӣ, шонздаҳӣ;) дуӣ, ҳаштӣ, даҳӣ, шонздаҳӣ, позитсионӣ;) дуӣ, ҳаштӣ, даҳӣ, шонздаҳӣ, ғайри позитсионӣ;) позитсионӣ;) дуӣ, ҳаштӣ, даҳӣ, шонздаҳӣ, бистӣ;</w:t>
      </w:r>
    </w:p>
    <w:p w:rsidR="00645C55" w:rsidRPr="00B346D1" w:rsidRDefault="00645C55" w:rsidP="00B346D1">
      <w:r w:rsidRPr="00B346D1">
        <w:t>367.</w:t>
      </w:r>
    </w:p>
    <w:p w:rsidR="00645C55" w:rsidRPr="00B346D1" w:rsidRDefault="00645C55" w:rsidP="00B346D1">
      <w:r w:rsidRPr="00B346D1">
        <w:t>Дар Word 2016 чанд намуди режими тасвири ҳуҷҷатҳо мавҷуд аст?</w:t>
      </w:r>
    </w:p>
    <w:p w:rsidR="00645C55" w:rsidRPr="00B346D1" w:rsidRDefault="00645C55" w:rsidP="00B346D1">
      <w:r w:rsidRPr="00B346D1">
        <w:t>A) 3-то;</w:t>
      </w:r>
    </w:p>
    <w:p w:rsidR="00645C55" w:rsidRPr="00B346D1" w:rsidRDefault="00645C55" w:rsidP="00B346D1">
      <w:r w:rsidRPr="00B346D1">
        <w:t>B) 2-то;</w:t>
      </w:r>
    </w:p>
    <w:p w:rsidR="00645C55" w:rsidRPr="00B346D1" w:rsidRDefault="00645C55" w:rsidP="00B346D1">
      <w:r w:rsidRPr="00B346D1">
        <w:t>C) 4-то;</w:t>
      </w:r>
    </w:p>
    <w:p w:rsidR="00645C55" w:rsidRPr="00B346D1" w:rsidRDefault="00645C55" w:rsidP="00B346D1">
      <w:r w:rsidRPr="00B346D1">
        <w:t>D) 6-то;</w:t>
      </w:r>
    </w:p>
    <w:p w:rsidR="00645C55" w:rsidRPr="00B346D1" w:rsidRDefault="00645C55" w:rsidP="00B346D1">
      <w:r w:rsidRPr="00B346D1">
        <w:t>E) 1-то;</w:t>
      </w:r>
    </w:p>
    <w:p w:rsidR="00645C55" w:rsidRPr="00B346D1" w:rsidRDefault="00645C55" w:rsidP="00B346D1">
      <w:r w:rsidRPr="00B346D1">
        <w:t>368.</w:t>
      </w:r>
    </w:p>
    <w:p w:rsidR="00645C55" w:rsidRPr="00B346D1" w:rsidRDefault="00645C55" w:rsidP="00B346D1">
      <w:r w:rsidRPr="00B346D1">
        <w:t>65536-ро аз системаи хисоби дахи ба системаи хисоби дуи баргардонем кадоме аз ин ададҳо ҳосил мешавад?</w:t>
      </w:r>
    </w:p>
    <w:p w:rsidR="00645C55" w:rsidRPr="00B346D1" w:rsidRDefault="00645C55" w:rsidP="00B346D1">
      <w:r w:rsidRPr="00B346D1">
        <w:t>A) 111100000110000000;) 10000000000111111;) 10001111000000;</w:t>
      </w:r>
    </w:p>
    <w:p w:rsidR="00645C55" w:rsidRPr="00B346D1" w:rsidRDefault="00645C55" w:rsidP="00B346D1">
      <w:r w:rsidRPr="00B346D1">
        <w:t>D) 10000000000000000;) 10000000000000;</w:t>
      </w:r>
    </w:p>
    <w:p w:rsidR="00645C55" w:rsidRPr="00B346D1" w:rsidRDefault="00645C55" w:rsidP="00B346D1">
      <w:r w:rsidRPr="00B346D1">
        <w:t>369.</w:t>
      </w:r>
    </w:p>
    <w:p w:rsidR="00645C55" w:rsidRPr="00B346D1" w:rsidRDefault="00645C55" w:rsidP="00B346D1">
      <w:r w:rsidRPr="00B346D1">
        <w:t>Иттилооти “возеҳ”?</w:t>
      </w:r>
    </w:p>
    <w:p w:rsidR="00645C55" w:rsidRPr="00B346D1" w:rsidRDefault="00645C55" w:rsidP="00B346D1">
      <w:r w:rsidRPr="00B346D1">
        <w:t>A) Иттилоот возеҳ ҳисобида мешавад, агар вай тарзе ифода шуда бошад, ки дастраси истифодабаранда бошад;) Иттилоот возеҳ ҳисобида мешавад, агар вай барои фаҳмиши вазъи асл ва қабули қарори дахлдор кифоя бошад; ) Иттилоот возеҳ ҳисобида мешавад, агар вай дараҷаи беҳтари наздикии вазъи аслии обьект бошад;) Иттилоот возеҳ ҳисобида мешавад, агар вай дар шароити доимо тағйирёбанда воқеиятро дуруст инъикос намояд;</w:t>
      </w:r>
    </w:p>
    <w:p w:rsidR="00645C55" w:rsidRPr="00B346D1" w:rsidRDefault="00645C55" w:rsidP="00B346D1">
      <w:r w:rsidRPr="00B346D1">
        <w:t>E) Иттилоот возеҳ ҳисобида мешавад, ки бо ёрии он кадом масъалаҳо ҳал карда мешаванд;</w:t>
      </w:r>
    </w:p>
    <w:p w:rsidR="00645C55" w:rsidRPr="00B346D1" w:rsidRDefault="00645C55" w:rsidP="00B346D1">
      <w:r w:rsidRPr="00B346D1">
        <w:t>370.</w:t>
      </w:r>
    </w:p>
    <w:p w:rsidR="00645C55" w:rsidRPr="00B346D1" w:rsidRDefault="00645C55" w:rsidP="00B346D1">
      <w:r w:rsidRPr="00B346D1">
        <w:t>Сохтори ҷадвалҳоро чи ташкил медиҳад?</w:t>
      </w:r>
    </w:p>
    <w:p w:rsidR="00645C55" w:rsidRPr="00B346D1" w:rsidRDefault="00645C55" w:rsidP="00B346D1">
      <w:r w:rsidRPr="00B346D1">
        <w:t>A) майдон;) сабтҳо;) ячейкаҳо;) сатрҳо;) тугмачаҳо;</w:t>
      </w:r>
    </w:p>
    <w:p w:rsidR="00645C55" w:rsidRPr="00B346D1" w:rsidRDefault="00645C55" w:rsidP="00B346D1">
      <w:r w:rsidRPr="00B346D1">
        <w:t>371.</w:t>
      </w:r>
    </w:p>
    <w:p w:rsidR="00645C55" w:rsidRPr="00B346D1" w:rsidRDefault="00645C55" w:rsidP="00B346D1">
      <w:r w:rsidRPr="00B346D1">
        <w:t>Тугмачаи F5 … дар барномаи Power Point чи хизмат мерасонад?</w:t>
      </w:r>
    </w:p>
    <w:p w:rsidR="00645C55" w:rsidRPr="00B346D1" w:rsidRDefault="00645C55" w:rsidP="00B346D1">
      <w:r w:rsidRPr="00B346D1">
        <w:t>A) намоиши слайдҳо;) ҷобаҷогузории слайдҳо;) иловакунии слайдҳо;) кушодани слайдҳо;) фиристодани слайдҳо;</w:t>
      </w:r>
    </w:p>
    <w:p w:rsidR="00645C55" w:rsidRPr="00B346D1" w:rsidRDefault="00645C55" w:rsidP="00B346D1">
      <w:r w:rsidRPr="00B346D1">
        <w:t>372.</w:t>
      </w:r>
    </w:p>
    <w:p w:rsidR="00645C55" w:rsidRPr="00B346D1" w:rsidRDefault="00645C55" w:rsidP="00B346D1">
      <w:r w:rsidRPr="00B346D1">
        <w:t>Tgx дар барномаи Excel чи гуна навишта мешавад?</w:t>
      </w:r>
    </w:p>
    <w:p w:rsidR="00645C55" w:rsidRPr="00B346D1" w:rsidRDefault="00645C55" w:rsidP="00B346D1">
      <w:r w:rsidRPr="00B346D1">
        <w:t>A) sin(X);</w:t>
      </w:r>
    </w:p>
    <w:p w:rsidR="00645C55" w:rsidRPr="00B346D1" w:rsidRDefault="00645C55" w:rsidP="00B346D1">
      <w:r w:rsidRPr="00B346D1">
        <w:t>B) Tan(х);) sqrt;) abs(x);) корень;</w:t>
      </w:r>
    </w:p>
    <w:p w:rsidR="00645C55" w:rsidRPr="00B346D1" w:rsidRDefault="00645C55" w:rsidP="00B346D1">
      <w:r w:rsidRPr="00B346D1">
        <w:t>373.</w:t>
      </w:r>
    </w:p>
    <w:p w:rsidR="00645C55" w:rsidRPr="00B346D1" w:rsidRDefault="00645C55" w:rsidP="00B346D1">
      <w:r w:rsidRPr="00B346D1">
        <w:t>Барномаи WordPad барои чи пешниҳод шудааст?</w:t>
      </w:r>
    </w:p>
    <w:p w:rsidR="00645C55" w:rsidRPr="00B346D1" w:rsidRDefault="00645C55" w:rsidP="00B346D1">
      <w:r w:rsidRPr="00B346D1">
        <w:t>A) сотани ҳуҷҷатҳои матнӣ;) расмкашӣ; ) идоракунии барномаҳои амалӣ;</w:t>
      </w:r>
    </w:p>
    <w:p w:rsidR="00645C55" w:rsidRPr="00B346D1" w:rsidRDefault="00645C55" w:rsidP="00B346D1">
      <w:r w:rsidRPr="00B346D1">
        <w:t>D) ҳисобкунӣ; ) кор кардан бо монитор;</w:t>
      </w:r>
    </w:p>
    <w:p w:rsidR="00645C55" w:rsidRPr="00B346D1" w:rsidRDefault="00645C55" w:rsidP="00B346D1">
      <w:r w:rsidRPr="00B346D1">
        <w:t>374.</w:t>
      </w:r>
    </w:p>
    <w:p w:rsidR="00645C55" w:rsidRPr="00B346D1" w:rsidRDefault="00645C55" w:rsidP="00B346D1">
      <w:r w:rsidRPr="00B346D1">
        <w:t>Иттилооти “рӯзмарра”?</w:t>
      </w:r>
    </w:p>
    <w:p w:rsidR="00645C55" w:rsidRPr="00B346D1" w:rsidRDefault="00645C55" w:rsidP="00B346D1">
      <w:r w:rsidRPr="00B346D1">
        <w:t>A) Иттилоот рӯзмарра ҳисобида мешавад, агар вай дар шароити доимо тағйирёбанда воқеиятро дуруст инъикос намояд;) Иттилоот рӯзмарра ҳисобида мешавад, агар вай барои фаҳмиши вазъи асл ва қабули қарори дахлдор кифоя бошад; ) Иттилоот рӯзмарра ҳисобида мешавад, агар вай дараҷаи беҳтари наздикии вазъи аслии обьект бошад;) Иттилоот рӯзмарра ҳисобида мешавад, ки бо ёрии он кадом масъалаҳо ҳал карда мешаванд;) Иттилоот рӯзмарра ҳисобида мешавад, агар вай тарзе ифода шуда бошад, ки дастраси истифодабаранда бошад;</w:t>
      </w:r>
    </w:p>
    <w:p w:rsidR="00645C55" w:rsidRPr="00B346D1" w:rsidRDefault="00645C55" w:rsidP="00B346D1">
      <w:r w:rsidRPr="00B346D1">
        <w:t>375.</w:t>
      </w:r>
    </w:p>
    <w:p w:rsidR="00645C55" w:rsidRPr="00B346D1" w:rsidRDefault="00645C55" w:rsidP="00B346D1">
      <w:r w:rsidRPr="00B346D1">
        <w:t>Додашуда (данные) гуфта чиро мегӯянд?</w:t>
      </w:r>
    </w:p>
    <w:p w:rsidR="00645C55" w:rsidRPr="00B346D1" w:rsidRDefault="00645C55" w:rsidP="00B346D1">
      <w:r w:rsidRPr="00B346D1">
        <w:t>A) ба қайд гирифтани сигналҳо;) усулҳои дастрас;) усулҳои техникӣ;) cигналҳо;) усулҳои дастрас ва усулҳои техникӣ;</w:t>
      </w:r>
    </w:p>
    <w:p w:rsidR="00645C55" w:rsidRPr="00B346D1" w:rsidRDefault="00645C55" w:rsidP="00B346D1">
      <w:r w:rsidRPr="00B346D1">
        <w:t>376.</w:t>
      </w:r>
    </w:p>
    <w:p w:rsidR="00645C55" w:rsidRPr="00B346D1" w:rsidRDefault="00645C55" w:rsidP="00B346D1">
      <w:r w:rsidRPr="00B346D1">
        <w:t>Синфи барномаҳое, ки барои коркарди ҷадвалҳо пешбинӣ карда шудаанд … ном доранд?</w:t>
      </w:r>
    </w:p>
    <w:p w:rsidR="00645C55" w:rsidRPr="00B346D1" w:rsidRDefault="00645C55" w:rsidP="00B346D1">
      <w:r w:rsidRPr="00B346D1">
        <w:t>A) ҷадвалҳои электронӣ;) чадвалхо тахрири;) чадвалхои блакноти;) чадвалхои мукарари;) чадвалхои синфи;</w:t>
      </w:r>
    </w:p>
    <w:p w:rsidR="00645C55" w:rsidRPr="00B346D1" w:rsidRDefault="00645C55" w:rsidP="00B346D1">
      <w:r w:rsidRPr="00B346D1">
        <w:t>377.</w:t>
      </w:r>
    </w:p>
    <w:p w:rsidR="00645C55" w:rsidRPr="00B346D1" w:rsidRDefault="00645C55" w:rsidP="00B346D1">
      <w:r w:rsidRPr="00B346D1">
        <w:t>Барномаи Excel-ро барои чи чадвали электрони мегуянд?</w:t>
      </w:r>
    </w:p>
    <w:p w:rsidR="00645C55" w:rsidRPr="00B346D1" w:rsidRDefault="00645C55" w:rsidP="00B346D1">
      <w:r w:rsidRPr="00B346D1">
        <w:t>A) объекти асосии он ҷадвали махсус буда, амалиётҳо автоматикӣ иҷро карда мешаванд;) обьекти асосии он синф мебошад;) обьекти асосии он мукаррари мебошад;) обьекти асосии он сатру сутун мебошад;) обьекти асосии он тахриргари матни мебошад;</w:t>
      </w:r>
    </w:p>
    <w:p w:rsidR="00645C55" w:rsidRPr="00B346D1" w:rsidRDefault="00645C55" w:rsidP="00B346D1">
      <w:r w:rsidRPr="00B346D1">
        <w:t>378.</w:t>
      </w:r>
    </w:p>
    <w:p w:rsidR="00645C55" w:rsidRPr="00B346D1" w:rsidRDefault="00645C55" w:rsidP="00B346D1">
      <w:r w:rsidRPr="00B346D1">
        <w:t>Хуҷҷати асосие, ки ба воситаи барномаи Excel сохта мешавад?</w:t>
      </w:r>
    </w:p>
    <w:p w:rsidR="00645C55" w:rsidRPr="00B346D1" w:rsidRDefault="00645C55" w:rsidP="00B346D1">
      <w:r w:rsidRPr="00B346D1">
        <w:t>A) книга;) xls;) документ;</w:t>
      </w:r>
    </w:p>
    <w:p w:rsidR="00645C55" w:rsidRPr="00B346D1" w:rsidRDefault="00645C55" w:rsidP="00B346D1">
      <w:r w:rsidRPr="00B346D1">
        <w:t>D) хуҷҷат;) папка;</w:t>
      </w:r>
    </w:p>
    <w:p w:rsidR="00645C55" w:rsidRPr="00B346D1" w:rsidRDefault="00645C55" w:rsidP="00B346D1">
      <w:r w:rsidRPr="00B346D1">
        <w:t>379.</w:t>
      </w:r>
    </w:p>
    <w:p w:rsidR="00645C55" w:rsidRPr="00B346D1" w:rsidRDefault="00645C55" w:rsidP="00B346D1">
      <w:r w:rsidRPr="00B346D1">
        <w:t>Номи файл аз чанд кисм иборат аст?</w:t>
      </w:r>
    </w:p>
    <w:p w:rsidR="00645C55" w:rsidRPr="00B346D1" w:rsidRDefault="00645C55" w:rsidP="00B346D1">
      <w:r w:rsidRPr="00B346D1">
        <w:t>A) 2;) 3;) 4;) 5;) 6;</w:t>
      </w:r>
    </w:p>
    <w:p w:rsidR="00645C55" w:rsidRPr="00B346D1" w:rsidRDefault="00645C55" w:rsidP="00B346D1">
      <w:r w:rsidRPr="00B346D1">
        <w:t>380.</w:t>
      </w:r>
    </w:p>
    <w:p w:rsidR="00645C55" w:rsidRPr="00B346D1" w:rsidRDefault="00645C55" w:rsidP="00B346D1">
      <w:r w:rsidRPr="00B346D1">
        <w:t>Диапазон чист?</w:t>
      </w:r>
    </w:p>
    <w:p w:rsidR="00645C55" w:rsidRPr="00B346D1" w:rsidRDefault="00645C55" w:rsidP="00B346D1">
      <w:r w:rsidRPr="00B346D1">
        <w:t>A) якxояшавии ду ё зиёда ячейкахои Excel диапазон номида мешаванд;) якxояшавии ду файли Excel диапазон номида мешаванд;</w:t>
      </w:r>
    </w:p>
    <w:p w:rsidR="00645C55" w:rsidRPr="00B346D1" w:rsidRDefault="00645C55" w:rsidP="00B346D1">
      <w:r w:rsidRPr="00B346D1">
        <w:t>C) якxояшавии ду листи Excel диапазон номида; мешаванд;) якxояшавии китоби Excel диапазон номида мешаванд;) якчояшавии ду вараки Excel диапазон номида мешаванд;</w:t>
      </w:r>
    </w:p>
    <w:p w:rsidR="00645C55" w:rsidRPr="00B346D1" w:rsidRDefault="00645C55" w:rsidP="00B346D1">
      <w:r w:rsidRPr="00B346D1">
        <w:t>381.</w:t>
      </w:r>
    </w:p>
    <w:p w:rsidR="00645C55" w:rsidRPr="00B346D1" w:rsidRDefault="00645C55" w:rsidP="00B346D1">
      <w:r w:rsidRPr="00B346D1">
        <w:t>Диапазон чанд намуд мешавад?</w:t>
      </w:r>
    </w:p>
    <w:p w:rsidR="00645C55" w:rsidRPr="00B346D1" w:rsidRDefault="00645C55" w:rsidP="00B346D1">
      <w:r w:rsidRPr="00B346D1">
        <w:t>A) 3;) 2;) 4;) 5;) 6;</w:t>
      </w:r>
    </w:p>
    <w:p w:rsidR="00645C55" w:rsidRPr="00B346D1" w:rsidRDefault="00645C55" w:rsidP="00B346D1">
      <w:r w:rsidRPr="00B346D1">
        <w:t>382.</w:t>
      </w:r>
    </w:p>
    <w:p w:rsidR="00645C55" w:rsidRPr="00B346D1" w:rsidRDefault="00645C55" w:rsidP="00B346D1">
      <w:r w:rsidRPr="00B346D1">
        <w:t>Намудхои диапазон?</w:t>
      </w:r>
    </w:p>
    <w:p w:rsidR="00645C55" w:rsidRPr="00B346D1" w:rsidRDefault="00645C55" w:rsidP="00B346D1">
      <w:r w:rsidRPr="00B346D1">
        <w:t>A) сатри, сутуни, росткунчави;</w:t>
      </w:r>
    </w:p>
    <w:p w:rsidR="00645C55" w:rsidRPr="00B346D1" w:rsidRDefault="00645C55" w:rsidP="00B346D1">
      <w:r w:rsidRPr="00B346D1">
        <w:t>B) сатри сутуни;</w:t>
      </w:r>
    </w:p>
    <w:p w:rsidR="00645C55" w:rsidRPr="00B346D1" w:rsidRDefault="00645C55" w:rsidP="00B346D1">
      <w:r w:rsidRPr="00B346D1">
        <w:t>C) сатри росткунчави;) сутуни, росткунчави;) сатри, сутуни, формулави;</w:t>
      </w:r>
    </w:p>
    <w:p w:rsidR="00645C55" w:rsidRPr="00B346D1" w:rsidRDefault="00645C55" w:rsidP="00B346D1">
      <w:r w:rsidRPr="00B346D1">
        <w:t>383.</w:t>
      </w:r>
    </w:p>
    <w:p w:rsidR="00645C55" w:rsidRPr="00B346D1" w:rsidRDefault="00645C55" w:rsidP="00B346D1">
      <w:r w:rsidRPr="00B346D1">
        <w:t>Диапазони сатри.?</w:t>
      </w:r>
    </w:p>
    <w:p w:rsidR="00645C55" w:rsidRPr="00B346D1" w:rsidRDefault="00645C55" w:rsidP="00B346D1">
      <w:r w:rsidRPr="00B346D1">
        <w:t>A) диапазони сатрӣ аз пайдарпайии ячейкаҳои дар як caтри ҷойгиршуда иборат мебошад;</w:t>
      </w:r>
    </w:p>
    <w:p w:rsidR="00645C55" w:rsidRPr="00B346D1" w:rsidRDefault="00645C55" w:rsidP="00B346D1">
      <w:r w:rsidRPr="00B346D1">
        <w:t>B) диапазони сатри бошад, аз пайдарпайии ячейкаҳои дар як сутун ҷойгиршуда иборат мебошад. сатри сутуни;</w:t>
      </w:r>
    </w:p>
    <w:p w:rsidR="00645C55" w:rsidRPr="00B346D1" w:rsidRDefault="00645C55" w:rsidP="00B346D1">
      <w:r w:rsidRPr="00B346D1">
        <w:t>C) диапазони сатри аз маҷмӯи ячейкаҳои варақи корӣ, ки дар як қисми росткунчашакли варақ чойгир шудаанд, иборат мебошад;) диапазони сатри аз мачмуи листхо дар як файл буда;) диапазони сатри аз мачмуи китобхои;</w:t>
      </w:r>
    </w:p>
    <w:p w:rsidR="00645C55" w:rsidRPr="00B346D1" w:rsidRDefault="00645C55" w:rsidP="00B346D1">
      <w:r w:rsidRPr="00B346D1">
        <w:t>384.</w:t>
      </w:r>
    </w:p>
    <w:p w:rsidR="00645C55" w:rsidRPr="00B346D1" w:rsidRDefault="00645C55" w:rsidP="00B346D1">
      <w:r w:rsidRPr="00B346D1">
        <w:t>Дастгоҳи хориҷкунии иттилоотро нишон диҳед?</w:t>
      </w:r>
    </w:p>
    <w:p w:rsidR="00645C55" w:rsidRPr="00B346D1" w:rsidRDefault="00645C55" w:rsidP="00B346D1">
      <w:r w:rsidRPr="00B346D1">
        <w:t>A) манитор;) иттилоот; ) дигитайзер;) клавиатура;) муш;</w:t>
      </w:r>
    </w:p>
    <w:p w:rsidR="00645C55" w:rsidRPr="00B346D1" w:rsidRDefault="00645C55" w:rsidP="00B346D1">
      <w:r w:rsidRPr="00B346D1">
        <w:t>385.</w:t>
      </w:r>
    </w:p>
    <w:p w:rsidR="00645C55" w:rsidRPr="00B346D1" w:rsidRDefault="00645C55" w:rsidP="00B346D1">
      <w:r w:rsidRPr="00B346D1">
        <w:t>Информатика чист?</w:t>
      </w:r>
    </w:p>
    <w:p w:rsidR="00645C55" w:rsidRPr="00B346D1" w:rsidRDefault="00645C55" w:rsidP="00B346D1">
      <w:r w:rsidRPr="00B346D1">
        <w:t>A) сегонаи модел алгоритм ва барнома;) қисми муҳити атроф;) хосияти обеъкт;) синфхонаи компютери;) протокол;</w:t>
      </w:r>
    </w:p>
    <w:p w:rsidR="00645C55" w:rsidRPr="00B346D1" w:rsidRDefault="00645C55" w:rsidP="00B346D1">
      <w:r w:rsidRPr="00B346D1">
        <w:t>386.</w:t>
      </w:r>
    </w:p>
    <w:p w:rsidR="00645C55" w:rsidRPr="00B346D1" w:rsidRDefault="00645C55" w:rsidP="00B346D1">
      <w:r w:rsidRPr="00B346D1">
        <w:t>Намуди алгоритмро нишон диҳед;</w:t>
      </w:r>
    </w:p>
    <w:p w:rsidR="00645C55" w:rsidRPr="00B346D1" w:rsidRDefault="00645C55" w:rsidP="00B346D1">
      <w:r w:rsidRPr="00B346D1">
        <w:t>A) даврӣ;) графикӣ;) баҳсӣ;) шабакавӣ;) воҳидӣ;</w:t>
      </w:r>
    </w:p>
    <w:p w:rsidR="00645C55" w:rsidRPr="00B346D1" w:rsidRDefault="00645C55" w:rsidP="00B346D1">
      <w:r w:rsidRPr="00B346D1">
        <w:t>387.</w:t>
      </w:r>
    </w:p>
    <w:p w:rsidR="00645C55" w:rsidRPr="00B346D1" w:rsidRDefault="00645C55" w:rsidP="00B346D1">
      <w:r w:rsidRPr="00B346D1">
        <w:t>Дастгоҳе, ки ба коркарди иттилооти садои машғул аст?</w:t>
      </w:r>
    </w:p>
    <w:p w:rsidR="00645C55" w:rsidRPr="00B346D1" w:rsidRDefault="00645C55" w:rsidP="00B346D1">
      <w:r w:rsidRPr="00B346D1">
        <w:t>A) колонка;) плоттер; ) муш;) клавиатура;) монитор;</w:t>
      </w:r>
    </w:p>
    <w:p w:rsidR="00645C55" w:rsidRPr="00B346D1" w:rsidRDefault="00645C55" w:rsidP="00B346D1">
      <w:r w:rsidRPr="00B346D1">
        <w:t>388.</w:t>
      </w:r>
    </w:p>
    <w:p w:rsidR="00645C55" w:rsidRPr="00B346D1" w:rsidRDefault="00645C55" w:rsidP="00B346D1">
      <w:r w:rsidRPr="00B346D1">
        <w:t>Дар барномаи Excel чанд намуди диапазони катакчахои варак мавчуд аст?</w:t>
      </w:r>
    </w:p>
    <w:p w:rsidR="00645C55" w:rsidRPr="00B346D1" w:rsidRDefault="00645C55" w:rsidP="00B346D1">
      <w:r w:rsidRPr="00B346D1">
        <w:t>A) 3;</w:t>
      </w:r>
    </w:p>
    <w:p w:rsidR="00645C55" w:rsidRPr="00B346D1" w:rsidRDefault="00645C55" w:rsidP="00B346D1">
      <w:r w:rsidRPr="00B346D1">
        <w:t>B) 5;</w:t>
      </w:r>
    </w:p>
    <w:p w:rsidR="00645C55" w:rsidRPr="00B346D1" w:rsidRDefault="00645C55" w:rsidP="00B346D1">
      <w:r w:rsidRPr="00B346D1">
        <w:t>C) 2;) 6;) 256;</w:t>
      </w:r>
    </w:p>
    <w:p w:rsidR="00645C55" w:rsidRPr="00B346D1" w:rsidRDefault="00645C55" w:rsidP="00B346D1">
      <w:r w:rsidRPr="00B346D1">
        <w:t>389.</w:t>
      </w:r>
    </w:p>
    <w:p w:rsidR="00645C55" w:rsidRPr="00B346D1" w:rsidRDefault="00645C55" w:rsidP="00B346D1">
      <w:r w:rsidRPr="00B346D1">
        <w:t>Барои навиштани формулаҳо дар барномаи Word - 2016 аз чӣ истифода мебаранд?</w:t>
      </w:r>
    </w:p>
    <w:p w:rsidR="00645C55" w:rsidRPr="00B346D1" w:rsidRDefault="00645C55" w:rsidP="00B346D1">
      <w:r w:rsidRPr="00B346D1">
        <w:t>A) аз редактор формул;) аз менюи вставка фармони уравнение;) аз диаграма;) аз менюи формат;) аз менюи Вид;</w:t>
      </w:r>
    </w:p>
    <w:p w:rsidR="00645C55" w:rsidRPr="00B346D1" w:rsidRDefault="00645C55" w:rsidP="00B346D1">
      <w:r w:rsidRPr="00B346D1">
        <w:t>390.</w:t>
      </w:r>
    </w:p>
    <w:p w:rsidR="00645C55" w:rsidRPr="00B346D1" w:rsidRDefault="00645C55" w:rsidP="00B346D1">
      <w:r w:rsidRPr="00B346D1">
        <w:t>Андозаи матнро дар барномаи Word - 2016 бо кадоме аз фармонҳои зерин тағйир мекунанд?</w:t>
      </w:r>
    </w:p>
    <w:p w:rsidR="00645C55" w:rsidRPr="00B346D1" w:rsidRDefault="00645C55" w:rsidP="00B346D1">
      <w:r w:rsidRPr="00B346D1">
        <w:t>A) размер шрифт;</w:t>
      </w:r>
    </w:p>
    <w:p w:rsidR="00645C55" w:rsidRPr="00B346D1" w:rsidRDefault="00645C55" w:rsidP="00B346D1">
      <w:r w:rsidRPr="00B346D1">
        <w:t>B) переименовать;) копировать, вставить;) вырезать;) зер кардани тугмаи рости мушак, Вырезать;</w:t>
      </w:r>
    </w:p>
    <w:p w:rsidR="00645C55" w:rsidRPr="00B346D1" w:rsidRDefault="00645C55" w:rsidP="00B346D1">
      <w:r w:rsidRPr="00B346D1">
        <w:t>391.</w:t>
      </w:r>
    </w:p>
    <w:p w:rsidR="00645C55" w:rsidRPr="00B346D1" w:rsidRDefault="00645C55" w:rsidP="00B346D1">
      <w:r w:rsidRPr="00B346D1">
        <w:t>Ба мафҳумҳои асосии пойгохи додаҳо чи дохил мешавад?</w:t>
      </w:r>
    </w:p>
    <w:p w:rsidR="00645C55" w:rsidRPr="00B346D1" w:rsidRDefault="00645C55" w:rsidP="00B346D1">
      <w:r w:rsidRPr="00B346D1">
        <w:t>A) майдон ва ҳарфҳо;) навишта ва пойгоҳ;) ахбор ва майдон;</w:t>
      </w:r>
    </w:p>
    <w:p w:rsidR="00645C55" w:rsidRPr="00B346D1" w:rsidRDefault="00645C55" w:rsidP="00B346D1">
      <w:r w:rsidRPr="00B346D1">
        <w:t>D) майдон ва навишта;) ахбор ва захираҳо;</w:t>
      </w:r>
    </w:p>
    <w:p w:rsidR="00645C55" w:rsidRPr="00B346D1" w:rsidRDefault="00645C55" w:rsidP="00B346D1">
      <w:r w:rsidRPr="00B346D1">
        <w:t>392.</w:t>
      </w:r>
    </w:p>
    <w:p w:rsidR="00645C55" w:rsidRPr="00B346D1" w:rsidRDefault="00645C55" w:rsidP="00B346D1">
      <w:r w:rsidRPr="00B346D1">
        <w:t>Навъи файлро чӣ муайян мекунад?</w:t>
      </w:r>
    </w:p>
    <w:p w:rsidR="00645C55" w:rsidRPr="00B346D1" w:rsidRDefault="00645C55" w:rsidP="00B346D1">
      <w:r w:rsidRPr="00B346D1">
        <w:t>A) намуди информатсияи дар он маҳфузбуда-матнӣ графикӣ, садоӣ;) андозаи файл;) таърихи эҷоди файл;) вақти эҷоди файл;) миқдори информатсияи дар он маҳфуз буда;</w:t>
      </w:r>
    </w:p>
    <w:p w:rsidR="00645C55" w:rsidRPr="00B346D1" w:rsidRDefault="00645C55" w:rsidP="00B346D1">
      <w:r w:rsidRPr="00B346D1">
        <w:t>393.</w:t>
      </w:r>
    </w:p>
    <w:p w:rsidR="00645C55" w:rsidRPr="00B346D1" w:rsidRDefault="00645C55" w:rsidP="00B346D1">
      <w:r w:rsidRPr="00B346D1">
        <w:t>Барномаҳои хизмати Windows кадомҳоянд?</w:t>
      </w:r>
    </w:p>
    <w:p w:rsidR="00645C55" w:rsidRPr="00B346D1" w:rsidRDefault="00645C55" w:rsidP="00B346D1">
      <w:r w:rsidRPr="00B346D1">
        <w:t>A) Блокнот, word, windows, калькулятор;</w:t>
      </w:r>
    </w:p>
    <w:p w:rsidR="00645C55" w:rsidRPr="00B346D1" w:rsidRDefault="00645C55" w:rsidP="00B346D1">
      <w:r w:rsidRPr="00B346D1">
        <w:t>B) Выполнить, Командная строка, Диспечер задач;) Paint, калькулятор, блокнот, word Pad;) Адресная книга, командная страка, сервис, рассылка;) Word Pad, ссылка, командная страка;</w:t>
      </w:r>
    </w:p>
    <w:p w:rsidR="00645C55" w:rsidRPr="00B346D1" w:rsidRDefault="00645C55" w:rsidP="00B346D1">
      <w:r w:rsidRPr="00B346D1">
        <w:t>394.</w:t>
      </w:r>
    </w:p>
    <w:p w:rsidR="00645C55" w:rsidRPr="00B346D1" w:rsidRDefault="00645C55" w:rsidP="00B346D1">
      <w:r w:rsidRPr="00B346D1">
        <w:t>Майдон…?</w:t>
      </w:r>
    </w:p>
    <w:p w:rsidR="00645C55" w:rsidRPr="00B346D1" w:rsidRDefault="00645C55" w:rsidP="00B346D1">
      <w:r w:rsidRPr="00B346D1">
        <w:t>A) обьекти одитарини пойгоҳи додаҳо буда, барои нигаҳдории қиматҳои як параметри обьекти воқеии тасвиршаванда хизмат мерасонад;) оддитарин пойгоҳи додаҳо;) барои нигоҳдории қиматҳои як параметр;) додаҳои сохтории соҳибном;) равандест ки тарзи тасвири додаҳоро меноманд;</w:t>
      </w:r>
    </w:p>
    <w:p w:rsidR="00645C55" w:rsidRPr="00B346D1" w:rsidRDefault="00645C55" w:rsidP="00B346D1">
      <w:r w:rsidRPr="00B346D1">
        <w:t>395.</w:t>
      </w:r>
    </w:p>
    <w:p w:rsidR="00645C55" w:rsidRPr="00B346D1" w:rsidRDefault="00645C55" w:rsidP="00B346D1">
      <w:r w:rsidRPr="00B346D1">
        <w:t>Навишта…?</w:t>
      </w:r>
    </w:p>
    <w:p w:rsidR="00645C55" w:rsidRPr="00B346D1" w:rsidRDefault="00645C55" w:rsidP="00B346D1">
      <w:r w:rsidRPr="00B346D1">
        <w:t>A) ин маҷмуи қиматҳои параметрҳои обьекти мушаххасси пойгоҳи додаҳо мебошад;) қиматҳои параметрҳо мебошад;) обьекти мушаххаси пойгоҳи додаҳо;) системаи идоракуни;) навишти алгоритми;</w:t>
      </w:r>
    </w:p>
    <w:p w:rsidR="00645C55" w:rsidRPr="00B346D1" w:rsidRDefault="00645C55" w:rsidP="00B346D1">
      <w:r w:rsidRPr="00B346D1">
        <w:t>396.</w:t>
      </w:r>
    </w:p>
    <w:p w:rsidR="00645C55" w:rsidRPr="00B346D1" w:rsidRDefault="00645C55" w:rsidP="00B346D1">
      <w:r w:rsidRPr="00B346D1">
        <w:t>Ҳисобот чист?</w:t>
      </w:r>
    </w:p>
    <w:p w:rsidR="00645C55" w:rsidRPr="00B346D1" w:rsidRDefault="00645C55" w:rsidP="00B346D1">
      <w:r w:rsidRPr="00B346D1">
        <w:t>A) барои хориҷкунии додаҳо ба чоп;) барои дохили додаҳо;) барои сабти додаҳо;) барои тағири додаҳо;) барои колаббандии додаҳо;</w:t>
      </w:r>
    </w:p>
    <w:p w:rsidR="00645C55" w:rsidRPr="00B346D1" w:rsidRDefault="00645C55" w:rsidP="00B346D1">
      <w:r w:rsidRPr="00B346D1">
        <w:t>397.</w:t>
      </w:r>
    </w:p>
    <w:p w:rsidR="00645C55" w:rsidRPr="00B346D1" w:rsidRDefault="00645C55" w:rsidP="00B346D1">
      <w:r w:rsidRPr="00B346D1">
        <w:t>Чадвалҳо дорои функсияҳои. мебошанд?</w:t>
      </w:r>
    </w:p>
    <w:p w:rsidR="00645C55" w:rsidRPr="00B346D1" w:rsidRDefault="00645C55" w:rsidP="00B346D1">
      <w:r w:rsidRPr="00B346D1">
        <w:t>A) интихоби додаҳо;</w:t>
      </w:r>
    </w:p>
    <w:p w:rsidR="00645C55" w:rsidRPr="00B346D1" w:rsidRDefault="00645C55" w:rsidP="00B346D1">
      <w:r w:rsidRPr="00B346D1">
        <w:t>B) таъғирдиҳи додаҳо;</w:t>
      </w:r>
    </w:p>
    <w:p w:rsidR="00645C55" w:rsidRPr="00B346D1" w:rsidRDefault="00645C55" w:rsidP="00B346D1">
      <w:r w:rsidRPr="00B346D1">
        <w:t>C) ба чоп додани додаҳо;</w:t>
      </w:r>
    </w:p>
    <w:p w:rsidR="00645C55" w:rsidRPr="00B346D1" w:rsidRDefault="00645C55" w:rsidP="00B346D1">
      <w:r w:rsidRPr="00B346D1">
        <w:t>D) сабткунии додаҳо;</w:t>
      </w:r>
    </w:p>
    <w:p w:rsidR="00645C55" w:rsidRPr="00B346D1" w:rsidRDefault="00645C55" w:rsidP="00B346D1">
      <w:r w:rsidRPr="00B346D1">
        <w:t>E) захиракуни, таъғирдиҳи ва сабткуни додаҳо;</w:t>
      </w:r>
    </w:p>
    <w:p w:rsidR="00645C55" w:rsidRPr="00B346D1" w:rsidRDefault="00645C55" w:rsidP="00B346D1">
      <w:r w:rsidRPr="00B346D1">
        <w:t>398.</w:t>
      </w:r>
    </w:p>
    <w:p w:rsidR="00645C55" w:rsidRPr="00B346D1" w:rsidRDefault="00645C55" w:rsidP="00B346D1">
      <w:r w:rsidRPr="00B346D1">
        <w:t>Додаҳо дар обекти. сабт мешавад?</w:t>
      </w:r>
    </w:p>
    <w:p w:rsidR="00645C55" w:rsidRPr="00B346D1" w:rsidRDefault="00645C55" w:rsidP="00B346D1">
      <w:r w:rsidRPr="00B346D1">
        <w:t>A) Форма;) Дархост;</w:t>
      </w:r>
    </w:p>
    <w:p w:rsidR="00645C55" w:rsidRPr="00B346D1" w:rsidRDefault="00645C55" w:rsidP="00B346D1">
      <w:r w:rsidRPr="00B346D1">
        <w:t>C) Ҷадвал;) Саҳифа;) Дар макрос;</w:t>
      </w:r>
    </w:p>
    <w:p w:rsidR="00645C55" w:rsidRPr="00B346D1" w:rsidRDefault="00645C55" w:rsidP="00B346D1">
      <w:r w:rsidRPr="00B346D1">
        <w:t>399.</w:t>
      </w:r>
    </w:p>
    <w:p w:rsidR="00645C55" w:rsidRPr="00B346D1" w:rsidRDefault="00645C55" w:rsidP="00B346D1">
      <w:r w:rsidRPr="00B346D1">
        <w:t>Барномаи MS Access дорои. аст?</w:t>
      </w:r>
    </w:p>
    <w:p w:rsidR="00645C55" w:rsidRPr="00B346D1" w:rsidRDefault="00645C55" w:rsidP="00B346D1">
      <w:r w:rsidRPr="00B346D1">
        <w:t>A) 2 объект;</w:t>
      </w:r>
    </w:p>
    <w:p w:rsidR="00645C55" w:rsidRPr="00B346D1" w:rsidRDefault="00645C55" w:rsidP="00B346D1">
      <w:r w:rsidRPr="00B346D1">
        <w:t>B) 5 объект;</w:t>
      </w:r>
    </w:p>
    <w:p w:rsidR="00645C55" w:rsidRPr="00B346D1" w:rsidRDefault="00645C55" w:rsidP="00B346D1">
      <w:r w:rsidRPr="00B346D1">
        <w:t>C) 10 оъбект;</w:t>
      </w:r>
    </w:p>
    <w:p w:rsidR="00645C55" w:rsidRPr="00B346D1" w:rsidRDefault="00645C55" w:rsidP="00B346D1">
      <w:r w:rsidRPr="00B346D1">
        <w:t>D) 7 объект;) 1 объект;</w:t>
      </w:r>
    </w:p>
    <w:p w:rsidR="00645C55" w:rsidRPr="00B346D1" w:rsidRDefault="00645C55" w:rsidP="00B346D1">
      <w:r w:rsidRPr="00B346D1">
        <w:t>400.</w:t>
      </w:r>
    </w:p>
    <w:p w:rsidR="00645C55" w:rsidRPr="00B346D1" w:rsidRDefault="00645C55" w:rsidP="00B346D1">
      <w:r w:rsidRPr="00B346D1">
        <w:t>Марҳалаҳои асосии коркарди компютерии информатсия кадомҳоянд?</w:t>
      </w:r>
    </w:p>
    <w:p w:rsidR="00645C55" w:rsidRPr="00B346D1" w:rsidRDefault="00645C55" w:rsidP="00B346D1">
      <w:r w:rsidRPr="00B346D1">
        <w:t>A) дохил ва хориҷкунии информатсия;) сабти информатсия дар шакли файл;</w:t>
      </w:r>
    </w:p>
    <w:p w:rsidR="00645C55" w:rsidRPr="00B346D1" w:rsidRDefault="00645C55" w:rsidP="00B346D1">
      <w:r w:rsidRPr="00B346D1">
        <w:t>C) дохилкуни, табдилдиҳӣ, нигаҳдори ва хориҷкунии информатсия;) дохилкунии информатсия;) хориҷкунии информатсия;</w:t>
      </w:r>
    </w:p>
    <w:p w:rsidR="00645C55" w:rsidRPr="00B346D1" w:rsidRDefault="00645C55" w:rsidP="00B346D1"/>
    <w:sectPr w:rsidR="00645C55" w:rsidRPr="00B346D1" w:rsidSect="008005E7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D83"/>
    <w:rsid w:val="00053202"/>
    <w:rsid w:val="000955C6"/>
    <w:rsid w:val="00100F58"/>
    <w:rsid w:val="002074EB"/>
    <w:rsid w:val="002B35D8"/>
    <w:rsid w:val="002C53D7"/>
    <w:rsid w:val="002D279E"/>
    <w:rsid w:val="00357495"/>
    <w:rsid w:val="003735B8"/>
    <w:rsid w:val="003B5ED5"/>
    <w:rsid w:val="00400BF4"/>
    <w:rsid w:val="004247BB"/>
    <w:rsid w:val="004D1C24"/>
    <w:rsid w:val="004D3C22"/>
    <w:rsid w:val="005009E3"/>
    <w:rsid w:val="005025B0"/>
    <w:rsid w:val="00593283"/>
    <w:rsid w:val="005C2EEB"/>
    <w:rsid w:val="005F6CBE"/>
    <w:rsid w:val="00614D83"/>
    <w:rsid w:val="00635708"/>
    <w:rsid w:val="00645C55"/>
    <w:rsid w:val="00661721"/>
    <w:rsid w:val="007017FE"/>
    <w:rsid w:val="00747ED7"/>
    <w:rsid w:val="00750B8C"/>
    <w:rsid w:val="00753C37"/>
    <w:rsid w:val="00796C9E"/>
    <w:rsid w:val="007E1ED5"/>
    <w:rsid w:val="008005E7"/>
    <w:rsid w:val="008204DF"/>
    <w:rsid w:val="00825C6B"/>
    <w:rsid w:val="00895444"/>
    <w:rsid w:val="008D1F01"/>
    <w:rsid w:val="009238C7"/>
    <w:rsid w:val="00A23967"/>
    <w:rsid w:val="00AD5991"/>
    <w:rsid w:val="00AD7DE6"/>
    <w:rsid w:val="00B05113"/>
    <w:rsid w:val="00B26234"/>
    <w:rsid w:val="00B346D1"/>
    <w:rsid w:val="00B93C39"/>
    <w:rsid w:val="00BA2017"/>
    <w:rsid w:val="00BB273D"/>
    <w:rsid w:val="00BC703F"/>
    <w:rsid w:val="00C80D3D"/>
    <w:rsid w:val="00CB3549"/>
    <w:rsid w:val="00D574B3"/>
    <w:rsid w:val="00D75601"/>
    <w:rsid w:val="00D8253D"/>
    <w:rsid w:val="00DF1824"/>
    <w:rsid w:val="00E16FC4"/>
    <w:rsid w:val="00E43C1A"/>
    <w:rsid w:val="00E472C0"/>
    <w:rsid w:val="00E514B7"/>
    <w:rsid w:val="00EB2C4A"/>
    <w:rsid w:val="00EE570D"/>
    <w:rsid w:val="00F9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E7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Normal"/>
    <w:next w:val="Normal"/>
    <w:uiPriority w:val="99"/>
    <w:rsid w:val="008005E7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005E7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05E7"/>
    <w:rPr>
      <w:rFonts w:cs="Times New Roman"/>
      <w:sz w:val="20"/>
      <w:szCs w:val="20"/>
    </w:rPr>
  </w:style>
  <w:style w:type="paragraph" w:customStyle="1" w:styleId="2">
    <w:name w:val="заголовок 2"/>
    <w:basedOn w:val="Normal"/>
    <w:next w:val="Normal"/>
    <w:uiPriority w:val="99"/>
    <w:rsid w:val="008005E7"/>
    <w:pPr>
      <w:keepNext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4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115" Type="http://schemas.openxmlformats.org/officeDocument/2006/relationships/fontTable" Target="fontTable.xml"/><Relationship Id="rId5" Type="http://schemas.openxmlformats.org/officeDocument/2006/relationships/image" Target="media/image2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7.w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113" Type="http://schemas.openxmlformats.org/officeDocument/2006/relationships/image" Target="media/image56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16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5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33</Pages>
  <Words>14254</Words>
  <Characters>-32766</Characters>
  <Application>Microsoft Office Outlook</Application>
  <DocSecurity>0</DocSecurity>
  <Lines>0</Lines>
  <Paragraphs>0</Paragraphs>
  <ScaleCrop>false</ScaleCrop>
  <Company>НБ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oper05_101</cp:lastModifiedBy>
  <cp:revision>6</cp:revision>
  <dcterms:created xsi:type="dcterms:W3CDTF">2026-04-30T10:52:00Z</dcterms:created>
  <dcterms:modified xsi:type="dcterms:W3CDTF">2026-05-07T05:10:00Z</dcterms:modified>
</cp:coreProperties>
</file>